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F48EA" w14:textId="77777777" w:rsidR="00563DB6" w:rsidRPr="00DC31B0" w:rsidRDefault="0038235F" w:rsidP="0038235F">
      <w:pPr>
        <w:pStyle w:val="1"/>
        <w:rPr>
          <w:lang w:eastAsia="zh-CN"/>
        </w:rPr>
      </w:pPr>
      <w:bookmarkStart w:id="0" w:name="_Toc516617890"/>
      <w:bookmarkStart w:id="1" w:name="_Toc516619073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</w:r>
      <w:r w:rsidR="000C69BF">
        <w:rPr>
          <w:rFonts w:hint="eastAsia"/>
          <w:lang w:eastAsia="zh-CN"/>
        </w:rPr>
        <w:t>Self evaluation of URLLC technical performance</w:t>
      </w:r>
      <w:bookmarkEnd w:id="0"/>
      <w:bookmarkEnd w:id="1"/>
    </w:p>
    <w:p w14:paraId="23BD1074" w14:textId="77777777" w:rsidR="00563DB6" w:rsidRDefault="00123A46" w:rsidP="00563DB6">
      <w:pPr>
        <w:pStyle w:val="2"/>
        <w:rPr>
          <w:lang w:eastAsia="zh-CN"/>
        </w:rPr>
      </w:pPr>
      <w:bookmarkStart w:id="2" w:name="_Toc516617891"/>
      <w:bookmarkStart w:id="3" w:name="_Toc516619074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</w:r>
      <w:r w:rsidR="00211770">
        <w:rPr>
          <w:rFonts w:hint="eastAsia"/>
          <w:lang w:eastAsia="zh-CN"/>
        </w:rPr>
        <w:t>Reliability</w:t>
      </w:r>
      <w:bookmarkEnd w:id="2"/>
      <w:bookmarkEnd w:id="3"/>
    </w:p>
    <w:p w14:paraId="272CE4A5" w14:textId="77777777" w:rsidR="00C518E6" w:rsidRPr="002D750C" w:rsidRDefault="00C518E6" w:rsidP="00C518E6">
      <w:pPr>
        <w:rPr>
          <w:szCs w:val="24"/>
          <w:lang w:val="en-US"/>
        </w:rPr>
      </w:pPr>
      <w:r>
        <w:rPr>
          <w:rFonts w:hint="eastAsia"/>
          <w:lang w:eastAsia="zh-CN"/>
        </w:rPr>
        <w:t xml:space="preserve">As defined in Report ITU-R M.2412, </w:t>
      </w:r>
      <w:r>
        <w:rPr>
          <w:szCs w:val="24"/>
          <w:lang w:val="en-US"/>
        </w:rPr>
        <w:t>r</w:t>
      </w:r>
      <w:r w:rsidRPr="002D750C">
        <w:rPr>
          <w:szCs w:val="24"/>
          <w:lang w:val="en-US"/>
        </w:rPr>
        <w:t>eliability is the success probability of transmitting a layer 2/3 packet within a required maximum time, which is the time it takes to deliver a small data packet from the radio protocol layer 2/3 SDU ingress point to the radio protocol layer 2/3 SDU egress point of the radio interface at a certain channel quality.</w:t>
      </w:r>
    </w:p>
    <w:p w14:paraId="004C51C1" w14:textId="77777777" w:rsidR="00DA53B8" w:rsidRDefault="00DA53B8" w:rsidP="00DA53B8">
      <w:pPr>
        <w:pStyle w:val="3"/>
        <w:rPr>
          <w:lang w:val="en-US" w:eastAsia="zh-CN"/>
        </w:rPr>
      </w:pPr>
      <w:r>
        <w:rPr>
          <w:lang w:val="en-US" w:eastAsia="zh-CN"/>
        </w:rPr>
        <w:t>6.1.1</w:t>
      </w:r>
      <w:r>
        <w:rPr>
          <w:lang w:val="en-US" w:eastAsia="zh-CN"/>
        </w:rPr>
        <w:tab/>
        <w:t>NR</w:t>
      </w:r>
    </w:p>
    <w:p w14:paraId="0AE91B5A" w14:textId="77777777" w:rsidR="00C215DA" w:rsidRPr="00C215DA" w:rsidRDefault="00C215DA" w:rsidP="00C215DA">
      <w:pPr>
        <w:rPr>
          <w:lang w:val="en-US" w:eastAsia="zh-CN"/>
        </w:rPr>
      </w:pPr>
      <w:r>
        <w:rPr>
          <w:rFonts w:hint="eastAsia"/>
          <w:lang w:val="en-US" w:eastAsia="zh-CN"/>
        </w:rPr>
        <w:t>NR</w:t>
      </w:r>
      <w:r>
        <w:rPr>
          <w:lang w:val="en-US" w:eastAsia="zh-CN"/>
        </w:rPr>
        <w:t xml:space="preserve"> Reliability is evaluated under Urban Macro – URLLC test environment. Both downlink and uplink are evaluated. </w:t>
      </w:r>
    </w:p>
    <w:p w14:paraId="2BCB150E" w14:textId="77777777" w:rsidR="00646C53" w:rsidRDefault="000A6516" w:rsidP="000A6516">
      <w:pPr>
        <w:pStyle w:val="4"/>
        <w:rPr>
          <w:lang w:eastAsia="zh-CN"/>
        </w:rPr>
      </w:pPr>
      <w:r>
        <w:rPr>
          <w:lang w:eastAsia="zh-CN"/>
        </w:rPr>
        <w:t>6.1.1.1</w:t>
      </w:r>
      <w:r>
        <w:rPr>
          <w:lang w:eastAsia="zh-CN"/>
        </w:rPr>
        <w:tab/>
      </w:r>
      <w:r w:rsidR="00646C53">
        <w:rPr>
          <w:lang w:eastAsia="zh-CN"/>
        </w:rPr>
        <w:t>DL reliability</w:t>
      </w:r>
    </w:p>
    <w:p w14:paraId="28F37546" w14:textId="58DF1DF2" w:rsidR="00E743BE" w:rsidRDefault="00E743BE" w:rsidP="00AE02F2">
      <w:pPr>
        <w:rPr>
          <w:lang w:eastAsia="zh-CN"/>
        </w:rPr>
      </w:pPr>
      <w:r>
        <w:rPr>
          <w:rFonts w:hint="eastAsia"/>
          <w:lang w:eastAsia="zh-CN"/>
        </w:rPr>
        <w:t xml:space="preserve">For downlink reliability, both evaluation configuration </w:t>
      </w:r>
      <w:r w:rsidR="00405A3E">
        <w:rPr>
          <w:lang w:eastAsia="zh-CN"/>
        </w:rPr>
        <w:t>A</w:t>
      </w:r>
      <w:r>
        <w:rPr>
          <w:rFonts w:hint="eastAsia"/>
          <w:lang w:eastAsia="zh-CN"/>
        </w:rPr>
        <w:t xml:space="preserve"> (carrier frequency = </w:t>
      </w:r>
      <w:r w:rsidR="00405A3E"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405A3E">
        <w:rPr>
          <w:lang w:eastAsia="zh-CN"/>
        </w:rPr>
        <w:t>G</w:t>
      </w:r>
      <w:r>
        <w:rPr>
          <w:rFonts w:hint="eastAsia"/>
          <w:lang w:eastAsia="zh-CN"/>
        </w:rPr>
        <w:t xml:space="preserve">Hz) and </w:t>
      </w:r>
      <w:r w:rsidR="00405A3E">
        <w:rPr>
          <w:lang w:eastAsia="zh-CN"/>
        </w:rPr>
        <w:t>evaluation configuration B (carrier frequency = 700 MHz) are evaluated.</w:t>
      </w:r>
      <w:r w:rsidR="00955EFB">
        <w:rPr>
          <w:lang w:eastAsia="zh-CN"/>
        </w:rPr>
        <w:t xml:space="preserve"> </w:t>
      </w:r>
      <w:r w:rsidR="0024736D">
        <w:rPr>
          <w:lang w:eastAsia="zh-CN"/>
        </w:rPr>
        <w:t>A variety of configurations are evaluated.</w:t>
      </w:r>
      <w:r w:rsidR="00366857" w:rsidRPr="00366857">
        <w:rPr>
          <w:lang w:eastAsia="zh-CN"/>
        </w:rPr>
        <w:t xml:space="preserve"> </w:t>
      </w:r>
      <w:r w:rsidR="00366857">
        <w:rPr>
          <w:lang w:eastAsia="zh-CN"/>
        </w:rPr>
        <w:t xml:space="preserve">Detailed assumptions and results are provided in </w:t>
      </w:r>
      <w:r w:rsidR="00366857" w:rsidRPr="00CC12BB">
        <w:rPr>
          <w:highlight w:val="cyan"/>
          <w:lang w:eastAsia="zh-CN"/>
        </w:rPr>
        <w:t>RP-181820</w:t>
      </w:r>
      <w:r w:rsidR="00366857">
        <w:rPr>
          <w:lang w:eastAsia="zh-CN"/>
        </w:rPr>
        <w:t>.</w:t>
      </w:r>
    </w:p>
    <w:p w14:paraId="1EE6B5B1" w14:textId="2063C183" w:rsidR="00955EFB" w:rsidRDefault="0001633A" w:rsidP="00AE02F2">
      <w:pPr>
        <w:rPr>
          <w:lang w:eastAsia="zh-CN"/>
        </w:rPr>
      </w:pPr>
      <w:r>
        <w:rPr>
          <w:lang w:eastAsia="zh-CN"/>
        </w:rPr>
        <w:t xml:space="preserve">The evaluation results of NR FDD for downlink reliability are provided in Table 6.1.1.1-1. </w:t>
      </w:r>
      <w:r w:rsidR="008E09D7" w:rsidRPr="007E40DD">
        <w:rPr>
          <w:highlight w:val="yellow"/>
          <w:lang w:eastAsia="zh-CN"/>
        </w:rPr>
        <w:t xml:space="preserve">All the evaluation results </w:t>
      </w:r>
      <w:r w:rsidR="0037124F" w:rsidRPr="007E40DD">
        <w:rPr>
          <w:highlight w:val="yellow"/>
          <w:lang w:eastAsia="zh-CN"/>
        </w:rPr>
        <w:t>are derived with less than 100 MHz</w:t>
      </w:r>
      <w:r w:rsidR="00021BB0">
        <w:rPr>
          <w:highlight w:val="yellow"/>
          <w:lang w:eastAsia="zh-CN"/>
        </w:rPr>
        <w:t xml:space="preserve"> and 40 MHz</w:t>
      </w:r>
      <w:r w:rsidR="0037124F" w:rsidRPr="007E40DD">
        <w:rPr>
          <w:highlight w:val="yellow"/>
          <w:lang w:eastAsia="zh-CN"/>
        </w:rPr>
        <w:t xml:space="preserve"> bandwidth</w:t>
      </w:r>
      <w:r w:rsidR="00021BB0">
        <w:rPr>
          <w:highlight w:val="yellow"/>
          <w:lang w:eastAsia="zh-CN"/>
        </w:rPr>
        <w:t xml:space="preserve"> for evaluation configuration A (CF = 4 GHz) and B (CF = 700 MHz), respectively</w:t>
      </w:r>
      <w:r w:rsidR="0037124F" w:rsidRPr="007E40DD">
        <w:rPr>
          <w:highlight w:val="yellow"/>
          <w:lang w:eastAsia="zh-CN"/>
        </w:rPr>
        <w:t>.</w:t>
      </w:r>
      <w:r w:rsidR="0037124F">
        <w:rPr>
          <w:lang w:eastAsia="zh-CN"/>
        </w:rPr>
        <w:t xml:space="preserve"> It is observed that NR FDD fulfils the reliability requirement for downlink in a wide range of configurations.</w:t>
      </w:r>
    </w:p>
    <w:p w14:paraId="13D50C6D" w14:textId="77777777" w:rsidR="006C3312" w:rsidRDefault="00105ED0" w:rsidP="00105ED0">
      <w:pPr>
        <w:pStyle w:val="TH"/>
        <w:rPr>
          <w:lang w:eastAsia="zh-CN"/>
        </w:rPr>
      </w:pPr>
      <w:r>
        <w:t xml:space="preserve">Table </w:t>
      </w:r>
      <w:r w:rsidR="00071582">
        <w:t>6</w:t>
      </w:r>
      <w:r w:rsidRPr="00D27ABC">
        <w:t>.1.1</w:t>
      </w:r>
      <w:r w:rsidR="00071582">
        <w:t>.1</w:t>
      </w:r>
      <w:r w:rsidRPr="00D27ABC">
        <w:t xml:space="preserve">-1 </w:t>
      </w:r>
      <w:r>
        <w:rPr>
          <w:rFonts w:hint="eastAsia"/>
          <w:lang w:eastAsia="zh-CN"/>
        </w:rPr>
        <w:t xml:space="preserve">Evaluation results of </w:t>
      </w:r>
      <w:r w:rsidR="00071582">
        <w:rPr>
          <w:lang w:eastAsia="zh-CN"/>
        </w:rPr>
        <w:t>downlink reliability</w:t>
      </w:r>
      <w:r>
        <w:rPr>
          <w:rFonts w:hint="eastAsia"/>
          <w:lang w:eastAsia="zh-CN"/>
        </w:rPr>
        <w:t xml:space="preserve"> for </w:t>
      </w:r>
      <w:r w:rsidRPr="00D27ABC">
        <w:t>NR</w:t>
      </w:r>
      <w:r>
        <w:rPr>
          <w:rFonts w:hint="eastAsia"/>
          <w:lang w:eastAsia="zh-CN"/>
        </w:rPr>
        <w:t xml:space="preserve"> FDD</w:t>
      </w:r>
    </w:p>
    <w:p w14:paraId="6F4A6782" w14:textId="77777777" w:rsidR="00105ED0" w:rsidRDefault="006C3312" w:rsidP="006C3312">
      <w:pPr>
        <w:pStyle w:val="T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Evaluation configuration A (CF = 4 GHz)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821"/>
        <w:gridCol w:w="1194"/>
        <w:gridCol w:w="936"/>
        <w:gridCol w:w="1047"/>
        <w:gridCol w:w="1559"/>
        <w:gridCol w:w="1134"/>
        <w:gridCol w:w="1471"/>
      </w:tblGrid>
      <w:tr w:rsidR="000E4A18" w:rsidRPr="004002C8" w14:paraId="02AFBFFC" w14:textId="77777777" w:rsidTr="001C6CC8">
        <w:trPr>
          <w:trHeight w:val="312"/>
          <w:jc w:val="center"/>
        </w:trPr>
        <w:tc>
          <w:tcPr>
            <w:tcW w:w="1239" w:type="dxa"/>
            <w:vMerge w:val="restart"/>
            <w:vAlign w:val="center"/>
          </w:tcPr>
          <w:p w14:paraId="1471C760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Scheme and antenna configuration</w:t>
            </w:r>
          </w:p>
        </w:tc>
        <w:tc>
          <w:tcPr>
            <w:tcW w:w="821" w:type="dxa"/>
            <w:vMerge w:val="restart"/>
            <w:vAlign w:val="center"/>
          </w:tcPr>
          <w:p w14:paraId="6BFA6159" w14:textId="4D3C03CA" w:rsidR="000E4A18" w:rsidRPr="004002C8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 w:rsidR="00DC5848">
              <w:rPr>
                <w:sz w:val="16"/>
                <w:lang w:eastAsia="zh-CN"/>
              </w:rPr>
              <w:t xml:space="preserve"> [kHz]</w:t>
            </w:r>
          </w:p>
        </w:tc>
        <w:tc>
          <w:tcPr>
            <w:tcW w:w="1194" w:type="dxa"/>
            <w:vMerge w:val="restart"/>
            <w:vAlign w:val="center"/>
          </w:tcPr>
          <w:p w14:paraId="7F758B5D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ITU</w:t>
            </w:r>
          </w:p>
          <w:p w14:paraId="5B706EB0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936" w:type="dxa"/>
            <w:vMerge w:val="restart"/>
            <w:vAlign w:val="center"/>
          </w:tcPr>
          <w:p w14:paraId="0353322E" w14:textId="77777777" w:rsidR="000E4A18" w:rsidRPr="00616CF1" w:rsidRDefault="000E4A18" w:rsidP="000E4A18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2606" w:type="dxa"/>
            <w:gridSpan w:val="2"/>
            <w:vAlign w:val="center"/>
          </w:tcPr>
          <w:p w14:paraId="29B8B2D4" w14:textId="77777777" w:rsidR="000E4A18" w:rsidRPr="00665E2C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65E2C">
              <w:rPr>
                <w:rFonts w:hint="eastAsia"/>
                <w:sz w:val="16"/>
                <w:lang w:eastAsia="zh-CN"/>
              </w:rPr>
              <w:t>Channel model A</w:t>
            </w:r>
          </w:p>
        </w:tc>
        <w:tc>
          <w:tcPr>
            <w:tcW w:w="2605" w:type="dxa"/>
            <w:gridSpan w:val="2"/>
            <w:vAlign w:val="center"/>
          </w:tcPr>
          <w:p w14:paraId="2DB137A0" w14:textId="77777777" w:rsidR="000E4A18" w:rsidRPr="00665E2C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65E2C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0E4A18" w:rsidRPr="004002C8" w14:paraId="13E39B7E" w14:textId="77777777" w:rsidTr="001C6CC8">
        <w:trPr>
          <w:trHeight w:val="312"/>
          <w:jc w:val="center"/>
        </w:trPr>
        <w:tc>
          <w:tcPr>
            <w:tcW w:w="1239" w:type="dxa"/>
            <w:vMerge/>
            <w:vAlign w:val="center"/>
          </w:tcPr>
          <w:p w14:paraId="2B64C545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14:paraId="53F0ADAD" w14:textId="77777777" w:rsidR="000E4A18" w:rsidRPr="004002C8" w:rsidRDefault="000E4A18" w:rsidP="00365677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14:paraId="5343ACE0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936" w:type="dxa"/>
            <w:vMerge/>
          </w:tcPr>
          <w:p w14:paraId="664BDDD9" w14:textId="77777777" w:rsidR="000E4A18" w:rsidRPr="004002C8" w:rsidRDefault="000E4A18" w:rsidP="00365677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078AAAD2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559" w:type="dxa"/>
            <w:vAlign w:val="center"/>
          </w:tcPr>
          <w:p w14:paraId="6DC7FDB9" w14:textId="77777777" w:rsidR="000E4A18" w:rsidRPr="00616CF1" w:rsidDel="00194D07" w:rsidRDefault="000E4A18" w:rsidP="00591577">
            <w:pPr>
              <w:pStyle w:val="TAH"/>
              <w:ind w:left="80" w:hangingChars="50" w:hanging="80"/>
              <w:rPr>
                <w:sz w:val="16"/>
                <w:lang w:eastAsia="zh-CN"/>
              </w:rPr>
            </w:pPr>
            <w:r w:rsidRPr="00616CF1">
              <w:rPr>
                <w:sz w:val="16"/>
                <w:lang w:eastAsia="zh-CN"/>
              </w:rPr>
              <w:t>Reliability</w:t>
            </w:r>
          </w:p>
        </w:tc>
        <w:tc>
          <w:tcPr>
            <w:tcW w:w="1134" w:type="dxa"/>
            <w:vAlign w:val="center"/>
          </w:tcPr>
          <w:p w14:paraId="2C5D8E55" w14:textId="77777777" w:rsidR="000E4A18" w:rsidRPr="00616CF1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71" w:type="dxa"/>
            <w:vAlign w:val="center"/>
          </w:tcPr>
          <w:p w14:paraId="1C2A0A8E" w14:textId="77777777" w:rsidR="000E4A18" w:rsidRPr="00616CF1" w:rsidDel="00194D07" w:rsidRDefault="000E4A18" w:rsidP="00365677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sz w:val="16"/>
                <w:lang w:eastAsia="zh-CN"/>
              </w:rPr>
              <w:t>Reliability</w:t>
            </w:r>
          </w:p>
        </w:tc>
      </w:tr>
      <w:tr w:rsidR="00FB28C5" w:rsidRPr="004002C8" w14:paraId="50D99C55" w14:textId="77777777" w:rsidTr="001C6CC8">
        <w:trPr>
          <w:trHeight w:val="312"/>
          <w:jc w:val="center"/>
        </w:trPr>
        <w:tc>
          <w:tcPr>
            <w:tcW w:w="1239" w:type="dxa"/>
            <w:vAlign w:val="center"/>
          </w:tcPr>
          <w:p w14:paraId="1DD0E334" w14:textId="09169046" w:rsidR="00FB28C5" w:rsidRDefault="00FB28C5" w:rsidP="00FB28C5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2x2 SU-MIMO </w:t>
            </w:r>
            <w:r w:rsidR="00AE4488">
              <w:rPr>
                <w:b w:val="0"/>
                <w:sz w:val="16"/>
                <w:lang w:eastAsia="zh-CN"/>
              </w:rPr>
              <w:t>14os</w:t>
            </w:r>
            <w:r w:rsidR="00AE4488" w:rsidRPr="00A9073B">
              <w:rPr>
                <w:b w:val="0"/>
                <w:sz w:val="16"/>
                <w:vertAlign w:val="superscript"/>
                <w:lang w:eastAsia="zh-CN"/>
              </w:rPr>
              <w:t>1</w:t>
            </w:r>
            <w:r w:rsidR="00AE4488">
              <w:rPr>
                <w:b w:val="0"/>
                <w:sz w:val="16"/>
                <w:lang w:eastAsia="zh-CN"/>
              </w:rPr>
              <w:t xml:space="preserve"> slot,</w:t>
            </w:r>
            <w:r w:rsidR="00AE4488">
              <w:rPr>
                <w:b w:val="0"/>
                <w:sz w:val="16"/>
                <w:lang w:eastAsia="zh-CN"/>
              </w:rPr>
              <w:br/>
            </w:r>
            <w:r w:rsidRPr="00125AC3">
              <w:rPr>
                <w:b w:val="0"/>
                <w:sz w:val="16"/>
                <w:lang w:eastAsia="zh-CN"/>
              </w:rPr>
              <w:t>slot aggregation</w:t>
            </w:r>
            <w:r>
              <w:rPr>
                <w:b w:val="0"/>
                <w:sz w:val="16"/>
                <w:lang w:eastAsia="zh-CN"/>
              </w:rPr>
              <w:t xml:space="preserve">, </w:t>
            </w:r>
          </w:p>
          <w:p w14:paraId="71A8FEBB" w14:textId="77777777" w:rsidR="00FB28C5" w:rsidRPr="00125AC3" w:rsidRDefault="00FB28C5" w:rsidP="00FB28C5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(1 PDCCH + 2 PDSCH)</w:t>
            </w:r>
          </w:p>
        </w:tc>
        <w:tc>
          <w:tcPr>
            <w:tcW w:w="821" w:type="dxa"/>
            <w:vAlign w:val="center"/>
          </w:tcPr>
          <w:p w14:paraId="7B4138A7" w14:textId="65ED4C36" w:rsidR="00FB28C5" w:rsidRPr="00616CF1" w:rsidRDefault="00FB28C5" w:rsidP="00255CC3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60 </w:t>
            </w:r>
          </w:p>
        </w:tc>
        <w:tc>
          <w:tcPr>
            <w:tcW w:w="1194" w:type="dxa"/>
            <w:vAlign w:val="center"/>
          </w:tcPr>
          <w:p w14:paraId="10274E17" w14:textId="77777777" w:rsidR="00FB28C5" w:rsidRPr="00616CF1" w:rsidRDefault="00FB28C5" w:rsidP="00FB28C5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4EEB7FBA" w14:textId="77777777" w:rsidR="00FB28C5" w:rsidRPr="00616CF1" w:rsidRDefault="00FB28C5" w:rsidP="00FB28C5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1047" w:type="dxa"/>
            <w:vAlign w:val="center"/>
          </w:tcPr>
          <w:p w14:paraId="3B8FE554" w14:textId="77777777" w:rsidR="00FB28C5" w:rsidRPr="00616CF1" w:rsidRDefault="00FB28C5" w:rsidP="00FB28C5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1A5D8A6E" w14:textId="77777777" w:rsidR="00FB28C5" w:rsidRPr="00125AC3" w:rsidRDefault="00FB28C5" w:rsidP="00AC4AA0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99.99989</w:t>
            </w:r>
            <w:r w:rsidR="00AC4AA0">
              <w:rPr>
                <w:rFonts w:ascii="Arial" w:hAnsi="Arial"/>
                <w:sz w:val="16"/>
                <w:lang w:eastAsia="zh-CN"/>
              </w:rPr>
              <w:t>9</w:t>
            </w:r>
            <w:r w:rsidRPr="00125AC3">
              <w:rPr>
                <w:rFonts w:ascii="Arial" w:hAnsi="Arial"/>
                <w:sz w:val="16"/>
                <w:lang w:eastAsia="zh-CN"/>
              </w:rPr>
              <w:t>%</w:t>
            </w:r>
          </w:p>
        </w:tc>
        <w:tc>
          <w:tcPr>
            <w:tcW w:w="1134" w:type="dxa"/>
            <w:vAlign w:val="center"/>
          </w:tcPr>
          <w:p w14:paraId="1194594F" w14:textId="77777777" w:rsidR="00FB28C5" w:rsidRPr="00616CF1" w:rsidDel="00194D07" w:rsidRDefault="00FB28C5" w:rsidP="00FB28C5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0332D9C9" w14:textId="77777777" w:rsidR="00FB28C5" w:rsidRPr="00125AC3" w:rsidDel="00194D07" w:rsidRDefault="00FB28C5" w:rsidP="00AC4AA0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99.9999</w:t>
            </w:r>
            <w:r w:rsidR="00AC4AA0">
              <w:rPr>
                <w:rFonts w:ascii="Arial" w:hAnsi="Arial"/>
                <w:sz w:val="16"/>
                <w:lang w:eastAsia="zh-CN"/>
              </w:rPr>
              <w:t>1</w:t>
            </w:r>
            <w:r w:rsidRPr="00125AC3">
              <w:rPr>
                <w:rFonts w:ascii="Arial" w:hAnsi="Arial"/>
                <w:sz w:val="16"/>
                <w:lang w:eastAsia="zh-CN"/>
              </w:rPr>
              <w:t>%</w:t>
            </w:r>
          </w:p>
        </w:tc>
      </w:tr>
      <w:tr w:rsidR="00D930F9" w:rsidRPr="004002C8" w14:paraId="34660B30" w14:textId="77777777" w:rsidTr="001C6CC8">
        <w:trPr>
          <w:trHeight w:val="300"/>
          <w:jc w:val="center"/>
        </w:trPr>
        <w:tc>
          <w:tcPr>
            <w:tcW w:w="1239" w:type="dxa"/>
            <w:vAlign w:val="center"/>
          </w:tcPr>
          <w:p w14:paraId="452747E2" w14:textId="66614A83" w:rsidR="00D930F9" w:rsidRPr="00125AC3" w:rsidRDefault="00D930F9" w:rsidP="000B4CC3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2x2 SU-MIMO</w:t>
            </w:r>
            <w:r w:rsidR="008D7D82">
              <w:rPr>
                <w:b w:val="0"/>
                <w:sz w:val="16"/>
                <w:lang w:eastAsia="zh-CN"/>
              </w:rPr>
              <w:t xml:space="preserve">, </w:t>
            </w:r>
            <w:r w:rsidR="008D7D82">
              <w:rPr>
                <w:b w:val="0"/>
                <w:sz w:val="16"/>
                <w:lang w:eastAsia="zh-CN"/>
              </w:rPr>
              <w:br/>
            </w:r>
            <w:r w:rsidRPr="00125AC3">
              <w:rPr>
                <w:b w:val="0"/>
                <w:sz w:val="16"/>
                <w:lang w:eastAsia="zh-CN"/>
              </w:rPr>
              <w:t>4os</w:t>
            </w:r>
            <w:r w:rsidR="00BE1B01">
              <w:rPr>
                <w:b w:val="0"/>
                <w:sz w:val="16"/>
                <w:lang w:eastAsia="zh-CN"/>
              </w:rPr>
              <w:t xml:space="preserve"> non-slot</w:t>
            </w:r>
            <w:r w:rsidR="00F26B3A">
              <w:rPr>
                <w:b w:val="0"/>
                <w:sz w:val="16"/>
                <w:lang w:eastAsia="zh-CN"/>
              </w:rPr>
              <w:t>,</w:t>
            </w:r>
            <w:r w:rsidRPr="00125AC3">
              <w:rPr>
                <w:b w:val="0"/>
                <w:sz w:val="16"/>
                <w:lang w:eastAsia="zh-CN"/>
              </w:rPr>
              <w:t xml:space="preserve"> </w:t>
            </w:r>
            <w:r w:rsidR="000B4CC3">
              <w:rPr>
                <w:b w:val="0"/>
                <w:sz w:val="16"/>
                <w:lang w:eastAsia="zh-CN"/>
              </w:rPr>
              <w:t>HARQ re-tx</w:t>
            </w:r>
            <w:r w:rsidR="007D7AC0">
              <w:rPr>
                <w:b w:val="0"/>
                <w:sz w:val="16"/>
                <w:lang w:eastAsia="zh-CN"/>
              </w:rPr>
              <w:t xml:space="preserve"> </w:t>
            </w:r>
            <w:r w:rsidR="000B4CC3" w:rsidRPr="00125AC3">
              <w:rPr>
                <w:b w:val="0"/>
                <w:sz w:val="16"/>
                <w:lang w:eastAsia="zh-CN"/>
              </w:rPr>
              <w:t xml:space="preserve"> </w:t>
            </w:r>
            <w:r w:rsidRPr="00125AC3">
              <w:rPr>
                <w:b w:val="0"/>
                <w:sz w:val="16"/>
                <w:lang w:eastAsia="zh-CN"/>
              </w:rPr>
              <w:t>(2 PDCCH + 2 PDSCH)</w:t>
            </w:r>
          </w:p>
        </w:tc>
        <w:tc>
          <w:tcPr>
            <w:tcW w:w="821" w:type="dxa"/>
            <w:vAlign w:val="center"/>
          </w:tcPr>
          <w:p w14:paraId="0EFD832B" w14:textId="5B91952C" w:rsidR="00D930F9" w:rsidRPr="002B405E" w:rsidRDefault="00D930F9" w:rsidP="00255CC3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2E9DC8D6" w14:textId="77777777" w:rsidR="00D930F9" w:rsidRPr="00616CF1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762E86C4" w14:textId="77777777" w:rsidR="00D930F9" w:rsidRPr="00616CF1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1047" w:type="dxa"/>
            <w:vAlign w:val="center"/>
          </w:tcPr>
          <w:p w14:paraId="71F502EA" w14:textId="77777777" w:rsidR="00D930F9" w:rsidRPr="002B405E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5F7DB2A2" w14:textId="77777777" w:rsidR="00D930F9" w:rsidRPr="001C6CC8" w:rsidRDefault="00D930F9" w:rsidP="00AC4AA0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99.999898%</w:t>
            </w:r>
          </w:p>
        </w:tc>
        <w:tc>
          <w:tcPr>
            <w:tcW w:w="1134" w:type="dxa"/>
            <w:vAlign w:val="center"/>
          </w:tcPr>
          <w:p w14:paraId="743AD2C8" w14:textId="77777777" w:rsidR="00D930F9" w:rsidRPr="002B405E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0FB52C02" w14:textId="77777777" w:rsidR="00D930F9" w:rsidRPr="00125AC3" w:rsidRDefault="00D930F9" w:rsidP="00AC4AA0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99.99995%</w:t>
            </w:r>
          </w:p>
        </w:tc>
      </w:tr>
      <w:tr w:rsidR="00D930F9" w:rsidRPr="004002C8" w14:paraId="49CAC44C" w14:textId="77777777" w:rsidTr="001C6CC8">
        <w:trPr>
          <w:trHeight w:val="300"/>
          <w:jc w:val="center"/>
        </w:trPr>
        <w:tc>
          <w:tcPr>
            <w:tcW w:w="1239" w:type="dxa"/>
            <w:vAlign w:val="center"/>
          </w:tcPr>
          <w:p w14:paraId="49C80EB2" w14:textId="657F1334" w:rsidR="00D930F9" w:rsidRPr="00125AC3" w:rsidRDefault="00AC4AA0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2x2 SU-MIMO 4os</w:t>
            </w:r>
            <w:r w:rsidR="00AF439F">
              <w:rPr>
                <w:b w:val="0"/>
                <w:sz w:val="16"/>
                <w:lang w:eastAsia="zh-CN"/>
              </w:rPr>
              <w:t xml:space="preserve"> non-slot,</w:t>
            </w:r>
            <w:r w:rsidR="00045557">
              <w:rPr>
                <w:b w:val="0"/>
                <w:sz w:val="16"/>
                <w:lang w:eastAsia="zh-CN"/>
              </w:rPr>
              <w:t xml:space="preserve"> </w:t>
            </w:r>
            <w:r w:rsidR="00045557" w:rsidRPr="00045557">
              <w:rPr>
                <w:b w:val="0"/>
                <w:sz w:val="16"/>
                <w:highlight w:val="yellow"/>
                <w:lang w:eastAsia="zh-CN"/>
              </w:rPr>
              <w:t>TBD</w:t>
            </w:r>
          </w:p>
        </w:tc>
        <w:tc>
          <w:tcPr>
            <w:tcW w:w="821" w:type="dxa"/>
            <w:vAlign w:val="center"/>
          </w:tcPr>
          <w:p w14:paraId="1AE8AFD6" w14:textId="7B14A5DA" w:rsidR="00D930F9" w:rsidRPr="00616CF1" w:rsidRDefault="00AC4AA0" w:rsidP="00255CC3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6BAE712B" w14:textId="77777777" w:rsidR="00D930F9" w:rsidRPr="00616CF1" w:rsidRDefault="00AC4AA0" w:rsidP="00D930F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1E3862F4" w14:textId="77777777" w:rsidR="00D930F9" w:rsidRPr="00616CF1" w:rsidRDefault="00A35015" w:rsidP="00D930F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1047" w:type="dxa"/>
            <w:vAlign w:val="center"/>
          </w:tcPr>
          <w:p w14:paraId="7438E681" w14:textId="77777777" w:rsidR="00D930F9" w:rsidRPr="002B405E" w:rsidRDefault="00A35015" w:rsidP="00D930F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-</w:t>
            </w:r>
          </w:p>
        </w:tc>
        <w:tc>
          <w:tcPr>
            <w:tcW w:w="1559" w:type="dxa"/>
            <w:vAlign w:val="center"/>
          </w:tcPr>
          <w:p w14:paraId="45EFE816" w14:textId="77777777" w:rsidR="00D930F9" w:rsidRPr="00125AC3" w:rsidRDefault="00A35015" w:rsidP="00D930F9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hint="eastAsia"/>
                <w:sz w:val="16"/>
                <w:lang w:eastAsia="zh-CN"/>
              </w:rPr>
              <w:t>-</w:t>
            </w:r>
          </w:p>
        </w:tc>
        <w:tc>
          <w:tcPr>
            <w:tcW w:w="1134" w:type="dxa"/>
            <w:vAlign w:val="center"/>
          </w:tcPr>
          <w:p w14:paraId="1FA76C56" w14:textId="77777777" w:rsidR="00D930F9" w:rsidRPr="00A35015" w:rsidRDefault="00A35015" w:rsidP="00D930F9">
            <w:pPr>
              <w:pStyle w:val="TAH"/>
              <w:rPr>
                <w:b w:val="0"/>
                <w:sz w:val="16"/>
                <w:szCs w:val="16"/>
                <w:lang w:eastAsia="zh-CN"/>
              </w:rPr>
            </w:pPr>
            <w:r w:rsidRPr="00A35015">
              <w:rPr>
                <w:rFonts w:hint="eastAsia"/>
                <w:b w:val="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74F3D8A2" w14:textId="77777777" w:rsidR="00D930F9" w:rsidRPr="00A35015" w:rsidRDefault="00A35015" w:rsidP="00A3501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2F1765">
              <w:rPr>
                <w:rFonts w:ascii="Arial" w:hAnsi="Arial" w:cs="Arial"/>
                <w:sz w:val="16"/>
                <w:szCs w:val="16"/>
                <w:highlight w:val="yellow"/>
              </w:rPr>
              <w:t>99.99969%</w:t>
            </w:r>
          </w:p>
        </w:tc>
      </w:tr>
      <w:tr w:rsidR="00611E7E" w:rsidRPr="004002C8" w14:paraId="7C3E83E6" w14:textId="77777777" w:rsidTr="001C6CC8">
        <w:trPr>
          <w:trHeight w:val="300"/>
          <w:jc w:val="center"/>
        </w:trPr>
        <w:tc>
          <w:tcPr>
            <w:tcW w:w="1239" w:type="dxa"/>
            <w:vAlign w:val="center"/>
          </w:tcPr>
          <w:p w14:paraId="6DC7B915" w14:textId="2D10BA5C" w:rsidR="00611E7E" w:rsidRPr="00125AC3" w:rsidRDefault="00611E7E" w:rsidP="009972A2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2x4 SU-MIMO 7os </w:t>
            </w:r>
            <w:r>
              <w:rPr>
                <w:b w:val="0"/>
                <w:sz w:val="16"/>
                <w:lang w:eastAsia="zh-CN"/>
              </w:rPr>
              <w:t>non-</w:t>
            </w:r>
            <w:r w:rsidRPr="00125AC3">
              <w:rPr>
                <w:b w:val="0"/>
                <w:sz w:val="16"/>
                <w:lang w:eastAsia="zh-CN"/>
              </w:rPr>
              <w:t>slot</w:t>
            </w:r>
            <w:r>
              <w:rPr>
                <w:b w:val="0"/>
                <w:sz w:val="16"/>
                <w:lang w:eastAsia="zh-CN"/>
              </w:rPr>
              <w:t xml:space="preserve">, </w:t>
            </w:r>
            <w:r w:rsidR="009972A2">
              <w:rPr>
                <w:b w:val="0"/>
                <w:sz w:val="16"/>
                <w:lang w:eastAsia="zh-CN"/>
              </w:rPr>
              <w:t xml:space="preserve">One shot,  </w:t>
            </w:r>
            <w:r w:rsidR="009972A2">
              <w:rPr>
                <w:b w:val="0"/>
                <w:sz w:val="16"/>
                <w:lang w:eastAsia="zh-CN"/>
              </w:rPr>
              <w:br/>
            </w:r>
            <w:r w:rsidRPr="00125AC3">
              <w:rPr>
                <w:b w:val="0"/>
                <w:sz w:val="16"/>
                <w:lang w:eastAsia="zh-CN"/>
              </w:rPr>
              <w:t>(1 PDCCH + 1 PDSCH)</w:t>
            </w:r>
          </w:p>
        </w:tc>
        <w:tc>
          <w:tcPr>
            <w:tcW w:w="821" w:type="dxa"/>
            <w:vAlign w:val="center"/>
          </w:tcPr>
          <w:p w14:paraId="22143EF6" w14:textId="622B9979" w:rsidR="00611E7E" w:rsidRPr="002B405E" w:rsidRDefault="00611E7E" w:rsidP="00255CC3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7DC03629" w14:textId="77777777" w:rsidR="00611E7E" w:rsidRPr="00616CF1" w:rsidRDefault="00611E7E" w:rsidP="00611E7E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51EAB815" w14:textId="3D3CE714" w:rsidR="00611E7E" w:rsidRPr="00616CF1" w:rsidRDefault="00611E7E" w:rsidP="00611E7E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1047" w:type="dxa"/>
            <w:vAlign w:val="center"/>
          </w:tcPr>
          <w:p w14:paraId="34A4DAC4" w14:textId="2DD27814" w:rsidR="00611E7E" w:rsidRPr="002B405E" w:rsidRDefault="00611E7E" w:rsidP="00611E7E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33696294" w14:textId="2BD02DCA" w:rsidR="00611E7E" w:rsidRPr="00611E7E" w:rsidRDefault="00611E7E" w:rsidP="00611E7E">
            <w:pPr>
              <w:pStyle w:val="TAH"/>
              <w:rPr>
                <w:b w:val="0"/>
                <w:sz w:val="16"/>
                <w:lang w:eastAsia="zh-CN"/>
              </w:rPr>
            </w:pPr>
            <w:r w:rsidRPr="00611E7E">
              <w:rPr>
                <w:b w:val="0"/>
                <w:sz w:val="16"/>
                <w:lang w:eastAsia="zh-CN"/>
              </w:rPr>
              <w:t>&gt; 99.9999%</w:t>
            </w:r>
          </w:p>
        </w:tc>
        <w:tc>
          <w:tcPr>
            <w:tcW w:w="1134" w:type="dxa"/>
            <w:vAlign w:val="center"/>
          </w:tcPr>
          <w:p w14:paraId="6CF78548" w14:textId="0717E1A6" w:rsidR="00611E7E" w:rsidRPr="00611E7E" w:rsidRDefault="00611E7E" w:rsidP="00611E7E">
            <w:pPr>
              <w:pStyle w:val="TAH"/>
              <w:rPr>
                <w:b w:val="0"/>
                <w:sz w:val="16"/>
                <w:lang w:eastAsia="zh-CN"/>
              </w:rPr>
            </w:pPr>
            <w:r w:rsidRPr="00611E7E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6EC0F9DD" w14:textId="1B1E75BF" w:rsidR="00611E7E" w:rsidRPr="00611E7E" w:rsidRDefault="00611E7E" w:rsidP="00611E7E">
            <w:pPr>
              <w:pStyle w:val="TAH"/>
              <w:rPr>
                <w:b w:val="0"/>
                <w:sz w:val="16"/>
                <w:lang w:eastAsia="zh-CN"/>
              </w:rPr>
            </w:pPr>
            <w:r w:rsidRPr="00611E7E">
              <w:rPr>
                <w:b w:val="0"/>
                <w:sz w:val="16"/>
                <w:lang w:eastAsia="zh-CN"/>
              </w:rPr>
              <w:t>&gt; 99.9999%</w:t>
            </w:r>
          </w:p>
        </w:tc>
      </w:tr>
      <w:tr w:rsidR="00D930F9" w:rsidRPr="004002C8" w14:paraId="7F3540A3" w14:textId="77777777" w:rsidTr="001C6CC8">
        <w:trPr>
          <w:trHeight w:val="300"/>
          <w:jc w:val="center"/>
        </w:trPr>
        <w:tc>
          <w:tcPr>
            <w:tcW w:w="1239" w:type="dxa"/>
            <w:vAlign w:val="center"/>
          </w:tcPr>
          <w:p w14:paraId="669972A4" w14:textId="16EE4BE4" w:rsidR="00D930F9" w:rsidRPr="00125AC3" w:rsidRDefault="00D930F9" w:rsidP="00D663D1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32x8 SU-MIMO </w:t>
            </w:r>
            <w:r w:rsidR="009972A2">
              <w:rPr>
                <w:b w:val="0"/>
                <w:sz w:val="16"/>
                <w:lang w:eastAsia="zh-CN"/>
              </w:rPr>
              <w:br/>
            </w:r>
            <w:r w:rsidRPr="00125AC3">
              <w:rPr>
                <w:b w:val="0"/>
                <w:sz w:val="16"/>
                <w:lang w:eastAsia="zh-CN"/>
              </w:rPr>
              <w:t xml:space="preserve">14os </w:t>
            </w:r>
            <w:r w:rsidR="004C1CF7">
              <w:rPr>
                <w:b w:val="0"/>
                <w:sz w:val="16"/>
                <w:lang w:eastAsia="zh-CN"/>
              </w:rPr>
              <w:t xml:space="preserve">slot, </w:t>
            </w:r>
            <w:r w:rsidR="009972A2">
              <w:rPr>
                <w:b w:val="0"/>
                <w:sz w:val="16"/>
                <w:lang w:eastAsia="zh-CN"/>
              </w:rPr>
              <w:t>One shot</w:t>
            </w:r>
            <w:r w:rsidR="009972A2">
              <w:rPr>
                <w:b w:val="0"/>
                <w:sz w:val="16"/>
                <w:lang w:eastAsia="zh-CN"/>
              </w:rPr>
              <w:br/>
            </w:r>
            <w:r w:rsidRPr="00125AC3">
              <w:rPr>
                <w:b w:val="0"/>
                <w:sz w:val="16"/>
                <w:lang w:eastAsia="zh-CN"/>
              </w:rPr>
              <w:t>(1</w:t>
            </w:r>
            <w:r w:rsidR="004C1CF7">
              <w:rPr>
                <w:b w:val="0"/>
                <w:sz w:val="16"/>
                <w:lang w:eastAsia="zh-CN"/>
              </w:rPr>
              <w:t xml:space="preserve"> </w:t>
            </w:r>
            <w:r w:rsidRPr="00125AC3">
              <w:rPr>
                <w:b w:val="0"/>
                <w:sz w:val="16"/>
                <w:lang w:eastAsia="zh-CN"/>
              </w:rPr>
              <w:t>PDCCH + 1 PDSCH)</w:t>
            </w:r>
          </w:p>
        </w:tc>
        <w:tc>
          <w:tcPr>
            <w:tcW w:w="821" w:type="dxa"/>
            <w:vAlign w:val="center"/>
          </w:tcPr>
          <w:p w14:paraId="27CFF58A" w14:textId="3DABABC5" w:rsidR="00D930F9" w:rsidRPr="00616CF1" w:rsidRDefault="00D930F9" w:rsidP="00255CC3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700B818D" w14:textId="77777777" w:rsidR="00D930F9" w:rsidRPr="00616CF1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0475F6F0" w14:textId="77777777" w:rsidR="00D930F9" w:rsidRPr="00616CF1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1047" w:type="dxa"/>
            <w:vAlign w:val="center"/>
          </w:tcPr>
          <w:p w14:paraId="3C8EFA47" w14:textId="77777777" w:rsidR="00D930F9" w:rsidRPr="002B405E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54244C42" w14:textId="25276D93" w:rsidR="00D930F9" w:rsidRPr="00125AC3" w:rsidRDefault="00D930F9" w:rsidP="00B1202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99.9999%</w:t>
            </w:r>
          </w:p>
        </w:tc>
        <w:tc>
          <w:tcPr>
            <w:tcW w:w="1134" w:type="dxa"/>
            <w:vAlign w:val="center"/>
          </w:tcPr>
          <w:p w14:paraId="0F8E7159" w14:textId="77777777" w:rsidR="00D930F9" w:rsidRPr="002B405E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71" w:type="dxa"/>
            <w:vAlign w:val="center"/>
          </w:tcPr>
          <w:p w14:paraId="669F0FFD" w14:textId="77777777" w:rsidR="00D930F9" w:rsidRPr="002B405E" w:rsidRDefault="00D930F9" w:rsidP="00D930F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</w:tr>
      <w:tr w:rsidR="00142914" w:rsidRPr="004002C8" w14:paraId="321D5ED7" w14:textId="77777777" w:rsidTr="0084201E">
        <w:trPr>
          <w:trHeight w:val="300"/>
          <w:jc w:val="center"/>
        </w:trPr>
        <w:tc>
          <w:tcPr>
            <w:tcW w:w="9401" w:type="dxa"/>
            <w:gridSpan w:val="8"/>
            <w:vAlign w:val="center"/>
          </w:tcPr>
          <w:p w14:paraId="30C5DF89" w14:textId="5F9F758F" w:rsidR="00142914" w:rsidRPr="00142914" w:rsidRDefault="00142914" w:rsidP="00142914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142914">
              <w:rPr>
                <w:rFonts w:ascii="Arial" w:hAnsi="Arial" w:cs="Arial"/>
                <w:sz w:val="16"/>
                <w:lang w:eastAsia="zh-CN"/>
              </w:rPr>
              <w:t>NOTE1: os = OFDM symbol</w:t>
            </w:r>
          </w:p>
        </w:tc>
      </w:tr>
    </w:tbl>
    <w:p w14:paraId="2BCC304E" w14:textId="77777777" w:rsidR="00955EFB" w:rsidRDefault="00955EFB" w:rsidP="00AE02F2">
      <w:pPr>
        <w:rPr>
          <w:lang w:eastAsia="zh-CN"/>
        </w:rPr>
      </w:pPr>
    </w:p>
    <w:p w14:paraId="0A2F4C76" w14:textId="515FFDE1" w:rsidR="001A21E4" w:rsidRDefault="001A21E4" w:rsidP="001A21E4">
      <w:pPr>
        <w:pStyle w:val="T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lastRenderedPageBreak/>
        <w:t>Evaluation configuration A (CF = 700 MHz)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40"/>
        <w:gridCol w:w="821"/>
        <w:gridCol w:w="1194"/>
        <w:gridCol w:w="936"/>
        <w:gridCol w:w="857"/>
        <w:gridCol w:w="1471"/>
        <w:gridCol w:w="857"/>
        <w:gridCol w:w="1471"/>
      </w:tblGrid>
      <w:tr w:rsidR="00665E2C" w:rsidRPr="004002C8" w14:paraId="675D6588" w14:textId="77777777" w:rsidTr="00314237">
        <w:trPr>
          <w:trHeight w:val="312"/>
          <w:jc w:val="center"/>
        </w:trPr>
        <w:tc>
          <w:tcPr>
            <w:tcW w:w="1240" w:type="dxa"/>
            <w:vMerge w:val="restart"/>
            <w:vAlign w:val="center"/>
          </w:tcPr>
          <w:p w14:paraId="03511300" w14:textId="568DA04E" w:rsidR="00665E2C" w:rsidRPr="00616CF1" w:rsidRDefault="00665E2C" w:rsidP="00665E2C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Scheme and antenna configuration</w:t>
            </w:r>
          </w:p>
        </w:tc>
        <w:tc>
          <w:tcPr>
            <w:tcW w:w="821" w:type="dxa"/>
            <w:vMerge w:val="restart"/>
            <w:vAlign w:val="center"/>
          </w:tcPr>
          <w:p w14:paraId="585294C8" w14:textId="7DE98538" w:rsidR="00665E2C" w:rsidRPr="00616CF1" w:rsidRDefault="00665E2C" w:rsidP="00665E2C">
            <w:pPr>
              <w:pStyle w:val="TAH"/>
              <w:rPr>
                <w:b w:val="0"/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 w:rsidR="00255CC3">
              <w:rPr>
                <w:sz w:val="16"/>
                <w:lang w:eastAsia="zh-CN"/>
              </w:rPr>
              <w:t xml:space="preserve"> [kHz]</w:t>
            </w:r>
          </w:p>
        </w:tc>
        <w:tc>
          <w:tcPr>
            <w:tcW w:w="1194" w:type="dxa"/>
            <w:vMerge w:val="restart"/>
            <w:vAlign w:val="center"/>
          </w:tcPr>
          <w:p w14:paraId="308F0740" w14:textId="77777777" w:rsidR="00665E2C" w:rsidRPr="00616CF1" w:rsidRDefault="00665E2C" w:rsidP="00665E2C">
            <w:pPr>
              <w:pStyle w:val="TAH"/>
              <w:rPr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ITU</w:t>
            </w:r>
          </w:p>
          <w:p w14:paraId="732295D2" w14:textId="7A15E934" w:rsidR="00665E2C" w:rsidRPr="00616CF1" w:rsidRDefault="00665E2C" w:rsidP="00665E2C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936" w:type="dxa"/>
            <w:vMerge w:val="restart"/>
            <w:vAlign w:val="center"/>
          </w:tcPr>
          <w:p w14:paraId="10DA8FFB" w14:textId="4984D02B" w:rsidR="00665E2C" w:rsidRPr="00616CF1" w:rsidRDefault="00665E2C" w:rsidP="00665E2C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2328" w:type="dxa"/>
            <w:gridSpan w:val="2"/>
            <w:vAlign w:val="center"/>
          </w:tcPr>
          <w:p w14:paraId="3ADC8EB1" w14:textId="6B328DD0" w:rsidR="00665E2C" w:rsidRPr="00616CF1" w:rsidRDefault="00665E2C" w:rsidP="00665E2C">
            <w:pPr>
              <w:pStyle w:val="TAH"/>
              <w:rPr>
                <w:b w:val="0"/>
                <w:sz w:val="16"/>
                <w:lang w:eastAsia="zh-CN"/>
              </w:rPr>
            </w:pPr>
            <w:r w:rsidRPr="00665E2C">
              <w:rPr>
                <w:rFonts w:hint="eastAsia"/>
                <w:sz w:val="16"/>
                <w:lang w:eastAsia="zh-CN"/>
              </w:rPr>
              <w:t>Channel model A</w:t>
            </w:r>
          </w:p>
        </w:tc>
        <w:tc>
          <w:tcPr>
            <w:tcW w:w="2328" w:type="dxa"/>
            <w:gridSpan w:val="2"/>
            <w:vAlign w:val="center"/>
          </w:tcPr>
          <w:p w14:paraId="4B8278B4" w14:textId="0D7750C3" w:rsidR="00665E2C" w:rsidRPr="00665E2C" w:rsidRDefault="00665E2C" w:rsidP="00665E2C">
            <w:pPr>
              <w:pStyle w:val="TAC"/>
              <w:rPr>
                <w:b/>
                <w:sz w:val="16"/>
                <w:lang w:eastAsia="zh-CN"/>
              </w:rPr>
            </w:pPr>
            <w:r w:rsidRPr="00665E2C">
              <w:rPr>
                <w:rFonts w:hint="eastAsia"/>
                <w:b/>
                <w:sz w:val="16"/>
                <w:lang w:eastAsia="zh-CN"/>
              </w:rPr>
              <w:t>Channel model B</w:t>
            </w:r>
          </w:p>
        </w:tc>
      </w:tr>
      <w:tr w:rsidR="0004083B" w:rsidRPr="004002C8" w14:paraId="3C635DB9" w14:textId="77777777" w:rsidTr="00C45F87">
        <w:trPr>
          <w:trHeight w:val="312"/>
          <w:jc w:val="center"/>
        </w:trPr>
        <w:tc>
          <w:tcPr>
            <w:tcW w:w="1240" w:type="dxa"/>
            <w:vMerge/>
            <w:vAlign w:val="center"/>
          </w:tcPr>
          <w:p w14:paraId="1EE89805" w14:textId="2695A953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14:paraId="5C1CCD3C" w14:textId="618F8550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14:paraId="57FA5355" w14:textId="46A484FF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</w:p>
        </w:tc>
        <w:tc>
          <w:tcPr>
            <w:tcW w:w="936" w:type="dxa"/>
            <w:vMerge/>
          </w:tcPr>
          <w:p w14:paraId="395BCA3B" w14:textId="10207DBF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</w:p>
        </w:tc>
        <w:tc>
          <w:tcPr>
            <w:tcW w:w="857" w:type="dxa"/>
            <w:vAlign w:val="center"/>
          </w:tcPr>
          <w:p w14:paraId="116A17EC" w14:textId="67DD7F4A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71" w:type="dxa"/>
            <w:vAlign w:val="center"/>
          </w:tcPr>
          <w:p w14:paraId="2E246E16" w14:textId="37692A20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sz w:val="16"/>
                <w:lang w:eastAsia="zh-CN"/>
              </w:rPr>
              <w:t>Reliability</w:t>
            </w:r>
          </w:p>
        </w:tc>
        <w:tc>
          <w:tcPr>
            <w:tcW w:w="857" w:type="dxa"/>
            <w:vAlign w:val="center"/>
          </w:tcPr>
          <w:p w14:paraId="46A0020E" w14:textId="5881EB36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71" w:type="dxa"/>
            <w:vAlign w:val="center"/>
          </w:tcPr>
          <w:p w14:paraId="037BB88B" w14:textId="0B294B71" w:rsidR="0004083B" w:rsidRPr="00DC5F08" w:rsidRDefault="0004083B" w:rsidP="0004083B">
            <w:pPr>
              <w:pStyle w:val="TAC"/>
              <w:rPr>
                <w:b/>
                <w:sz w:val="16"/>
                <w:lang w:eastAsia="zh-CN"/>
              </w:rPr>
            </w:pPr>
            <w:r w:rsidRPr="00DC5F08">
              <w:rPr>
                <w:b/>
                <w:sz w:val="16"/>
                <w:lang w:eastAsia="zh-CN"/>
              </w:rPr>
              <w:t>Reliability</w:t>
            </w:r>
          </w:p>
        </w:tc>
      </w:tr>
      <w:tr w:rsidR="0004083B" w:rsidRPr="004002C8" w14:paraId="080D55EA" w14:textId="77777777" w:rsidTr="000E7B98">
        <w:trPr>
          <w:trHeight w:val="312"/>
          <w:jc w:val="center"/>
        </w:trPr>
        <w:tc>
          <w:tcPr>
            <w:tcW w:w="1240" w:type="dxa"/>
            <w:vAlign w:val="center"/>
          </w:tcPr>
          <w:p w14:paraId="715765A2" w14:textId="03BCDB59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 xml:space="preserve">2x2 SU-MIMO </w:t>
            </w:r>
            <w:r>
              <w:rPr>
                <w:b w:val="0"/>
                <w:sz w:val="16"/>
                <w:lang w:eastAsia="zh-CN"/>
              </w:rPr>
              <w:br/>
            </w:r>
            <w:r w:rsidRPr="00616CF1">
              <w:rPr>
                <w:b w:val="0"/>
                <w:sz w:val="16"/>
                <w:lang w:eastAsia="zh-CN"/>
              </w:rPr>
              <w:t xml:space="preserve">14os </w:t>
            </w:r>
            <w:r>
              <w:rPr>
                <w:b w:val="0"/>
                <w:sz w:val="16"/>
                <w:lang w:eastAsia="zh-CN"/>
              </w:rPr>
              <w:t>slot, One s</w:t>
            </w:r>
            <w:r w:rsidRPr="00616CF1">
              <w:rPr>
                <w:b w:val="0"/>
                <w:sz w:val="16"/>
                <w:lang w:eastAsia="zh-CN"/>
              </w:rPr>
              <w:t xml:space="preserve">hot </w:t>
            </w:r>
            <w:r>
              <w:rPr>
                <w:b w:val="0"/>
                <w:sz w:val="16"/>
                <w:lang w:eastAsia="zh-CN"/>
              </w:rPr>
              <w:br/>
            </w:r>
            <w:r w:rsidRPr="00616CF1">
              <w:rPr>
                <w:b w:val="0"/>
                <w:sz w:val="16"/>
                <w:lang w:eastAsia="zh-CN"/>
              </w:rPr>
              <w:t>(1 PDCCH+1 PDSCH)</w:t>
            </w:r>
          </w:p>
        </w:tc>
        <w:tc>
          <w:tcPr>
            <w:tcW w:w="821" w:type="dxa"/>
            <w:vAlign w:val="center"/>
          </w:tcPr>
          <w:p w14:paraId="5AFD4951" w14:textId="215820BC" w:rsidR="0004083B" w:rsidRPr="00616CF1" w:rsidRDefault="0004083B" w:rsidP="00017E2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41F28C15" w14:textId="2C3D0912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6A4F477E" w14:textId="0A7A1F45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1A2D37F2" w14:textId="6578786E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53C7F17D" w14:textId="71AC47DB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99.9998%</w:t>
            </w:r>
          </w:p>
        </w:tc>
        <w:tc>
          <w:tcPr>
            <w:tcW w:w="857" w:type="dxa"/>
            <w:vAlign w:val="center"/>
          </w:tcPr>
          <w:p w14:paraId="5D14BAB3" w14:textId="5C96630F" w:rsidR="0004083B" w:rsidRPr="000E7B98" w:rsidDel="00194D07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2</w:t>
            </w:r>
          </w:p>
        </w:tc>
        <w:tc>
          <w:tcPr>
            <w:tcW w:w="1471" w:type="dxa"/>
            <w:vAlign w:val="center"/>
          </w:tcPr>
          <w:p w14:paraId="7F4B551E" w14:textId="7FF75288" w:rsidR="0004083B" w:rsidRPr="000E7B98" w:rsidDel="00194D07" w:rsidRDefault="0004083B" w:rsidP="000E7B98">
            <w:pPr>
              <w:pStyle w:val="TAC"/>
              <w:rPr>
                <w:rFonts w:cs="Arial"/>
                <w:sz w:val="16"/>
                <w:lang w:eastAsia="zh-CN"/>
              </w:rPr>
            </w:pPr>
            <w:r w:rsidRPr="000E7B98">
              <w:rPr>
                <w:rFonts w:cs="Arial"/>
                <w:sz w:val="16"/>
                <w:lang w:eastAsia="zh-CN"/>
              </w:rPr>
              <w:t>99.9994%</w:t>
            </w:r>
          </w:p>
        </w:tc>
      </w:tr>
      <w:tr w:rsidR="0004083B" w:rsidRPr="004002C8" w14:paraId="2A4C77E9" w14:textId="77777777" w:rsidTr="000E7B98">
        <w:trPr>
          <w:trHeight w:val="300"/>
          <w:jc w:val="center"/>
        </w:trPr>
        <w:tc>
          <w:tcPr>
            <w:tcW w:w="1240" w:type="dxa"/>
            <w:vAlign w:val="center"/>
          </w:tcPr>
          <w:p w14:paraId="7810C02A" w14:textId="432720C4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 xml:space="preserve">2x2 SU-MIMO </w:t>
            </w:r>
            <w:r>
              <w:rPr>
                <w:b w:val="0"/>
                <w:sz w:val="16"/>
                <w:lang w:eastAsia="zh-CN"/>
              </w:rPr>
              <w:br/>
            </w:r>
            <w:r w:rsidRPr="00616CF1">
              <w:rPr>
                <w:b w:val="0"/>
                <w:sz w:val="16"/>
                <w:lang w:eastAsia="zh-CN"/>
              </w:rPr>
              <w:t>7os</w:t>
            </w:r>
            <w:r>
              <w:rPr>
                <w:b w:val="0"/>
                <w:sz w:val="16"/>
                <w:lang w:eastAsia="zh-CN"/>
              </w:rPr>
              <w:t xml:space="preserve"> non-slot,</w:t>
            </w:r>
            <w:r w:rsidRPr="00616CF1">
              <w:rPr>
                <w:b w:val="0"/>
                <w:sz w:val="16"/>
                <w:lang w:eastAsia="zh-CN"/>
              </w:rPr>
              <w:t xml:space="preserve"> one-shot (1 PDCCH+1 PDSCH)</w:t>
            </w:r>
          </w:p>
        </w:tc>
        <w:tc>
          <w:tcPr>
            <w:tcW w:w="821" w:type="dxa"/>
            <w:vAlign w:val="center"/>
          </w:tcPr>
          <w:p w14:paraId="35A8F5CF" w14:textId="4CECA2D7" w:rsidR="0004083B" w:rsidRPr="00616CF1" w:rsidRDefault="0004083B" w:rsidP="00017E2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2DEAC511" w14:textId="6E3AB45B" w:rsidR="0004083B" w:rsidRPr="002B405E" w:rsidRDefault="0004083B" w:rsidP="0004083B">
            <w:pPr>
              <w:pStyle w:val="TAC"/>
              <w:rPr>
                <w:sz w:val="16"/>
                <w:lang w:eastAsia="zh-CN"/>
              </w:rPr>
            </w:pPr>
            <w:r w:rsidRPr="00616CF1">
              <w:rPr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298927FC" w14:textId="0A0E5BB5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1116EE17" w14:textId="290BA698" w:rsidR="0004083B" w:rsidRPr="000E7B98" w:rsidRDefault="0004083B" w:rsidP="000E7B9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0E7B98">
              <w:rPr>
                <w:rFonts w:ascii="Arial" w:hAnsi="Arial" w:cs="Arial"/>
                <w:sz w:val="16"/>
                <w:lang w:eastAsia="zh-CN"/>
              </w:rPr>
              <w:t>3</w:t>
            </w:r>
          </w:p>
        </w:tc>
        <w:tc>
          <w:tcPr>
            <w:tcW w:w="1471" w:type="dxa"/>
            <w:vAlign w:val="center"/>
          </w:tcPr>
          <w:p w14:paraId="37B8A2CD" w14:textId="426D795D" w:rsidR="0004083B" w:rsidRPr="000E7B98" w:rsidRDefault="007E545F" w:rsidP="000E7B98">
            <w:pPr>
              <w:pStyle w:val="TAH"/>
              <w:rPr>
                <w:rFonts w:cs="Arial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99.9996</w:t>
            </w:r>
            <w:r w:rsidR="0004083B" w:rsidRPr="000E7B98">
              <w:rPr>
                <w:rFonts w:cs="Arial"/>
                <w:b w:val="0"/>
                <w:sz w:val="16"/>
                <w:lang w:eastAsia="zh-CN"/>
              </w:rPr>
              <w:t>%</w:t>
            </w:r>
          </w:p>
        </w:tc>
        <w:tc>
          <w:tcPr>
            <w:tcW w:w="857" w:type="dxa"/>
            <w:vAlign w:val="center"/>
          </w:tcPr>
          <w:p w14:paraId="5D529FF1" w14:textId="53750051" w:rsidR="0004083B" w:rsidRPr="000E7B98" w:rsidRDefault="0004083B" w:rsidP="000E7B98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0E7B98"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1471" w:type="dxa"/>
            <w:vAlign w:val="center"/>
          </w:tcPr>
          <w:p w14:paraId="45CED19E" w14:textId="5A038C7E" w:rsidR="0004083B" w:rsidRPr="000E7B98" w:rsidRDefault="0004083B" w:rsidP="000E7B98">
            <w:pPr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0E7B98">
              <w:rPr>
                <w:rFonts w:ascii="Arial" w:hAnsi="Arial" w:cs="Arial"/>
                <w:sz w:val="16"/>
                <w:lang w:eastAsia="zh-CN"/>
              </w:rPr>
              <w:t>99.999</w:t>
            </w:r>
            <w:r w:rsidR="007E545F" w:rsidRPr="000E7B98">
              <w:rPr>
                <w:rFonts w:ascii="Arial" w:hAnsi="Arial" w:cs="Arial"/>
                <w:sz w:val="16"/>
                <w:lang w:eastAsia="zh-CN"/>
              </w:rPr>
              <w:t>7</w:t>
            </w:r>
            <w:r w:rsidRPr="000E7B98">
              <w:rPr>
                <w:rFonts w:ascii="Arial" w:hAnsi="Arial" w:cs="Arial"/>
                <w:sz w:val="16"/>
                <w:lang w:eastAsia="zh-CN"/>
              </w:rPr>
              <w:t>%</w:t>
            </w:r>
          </w:p>
        </w:tc>
      </w:tr>
      <w:tr w:rsidR="0004083B" w:rsidRPr="004002C8" w14:paraId="22F4A489" w14:textId="77777777" w:rsidTr="000E7B98">
        <w:trPr>
          <w:trHeight w:val="300"/>
          <w:jc w:val="center"/>
        </w:trPr>
        <w:tc>
          <w:tcPr>
            <w:tcW w:w="1240" w:type="dxa"/>
            <w:vAlign w:val="center"/>
          </w:tcPr>
          <w:p w14:paraId="768E51BC" w14:textId="264C7F5B" w:rsidR="0004083B" w:rsidRPr="002B405E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2B405E">
              <w:rPr>
                <w:b w:val="0"/>
                <w:sz w:val="16"/>
                <w:lang w:eastAsia="zh-CN"/>
              </w:rPr>
              <w:t>2x2 SU-MIMO</w:t>
            </w:r>
            <w:r>
              <w:rPr>
                <w:b w:val="0"/>
                <w:sz w:val="16"/>
                <w:lang w:eastAsia="zh-CN"/>
              </w:rPr>
              <w:t>,</w:t>
            </w:r>
            <w:r>
              <w:rPr>
                <w:b w:val="0"/>
                <w:sz w:val="16"/>
                <w:lang w:eastAsia="zh-CN"/>
              </w:rPr>
              <w:br/>
            </w:r>
            <w:r w:rsidRPr="002B405E">
              <w:rPr>
                <w:b w:val="0"/>
                <w:sz w:val="16"/>
                <w:lang w:eastAsia="zh-CN"/>
              </w:rPr>
              <w:t>4os</w:t>
            </w:r>
            <w:r>
              <w:rPr>
                <w:b w:val="0"/>
                <w:sz w:val="16"/>
                <w:lang w:eastAsia="zh-CN"/>
              </w:rPr>
              <w:t xml:space="preserve"> non-slot,</w:t>
            </w:r>
            <w:r w:rsidRPr="002B405E">
              <w:rPr>
                <w:b w:val="0"/>
                <w:sz w:val="16"/>
                <w:lang w:eastAsia="zh-CN"/>
              </w:rPr>
              <w:t xml:space="preserve"> slot aggregation (1 PDCCH + 2 PDSCH)</w:t>
            </w:r>
          </w:p>
        </w:tc>
        <w:tc>
          <w:tcPr>
            <w:tcW w:w="821" w:type="dxa"/>
            <w:vAlign w:val="center"/>
          </w:tcPr>
          <w:p w14:paraId="4CE29048" w14:textId="2D2FE414" w:rsidR="0004083B" w:rsidRPr="002B405E" w:rsidRDefault="0004083B" w:rsidP="00017E2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2AC60515" w14:textId="092C77BE" w:rsidR="0004083B" w:rsidRPr="002B405E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76A656E0" w14:textId="63E0E6B9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4D5BB229" w14:textId="25C4DC9B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2</w:t>
            </w:r>
          </w:p>
        </w:tc>
        <w:tc>
          <w:tcPr>
            <w:tcW w:w="1471" w:type="dxa"/>
            <w:vAlign w:val="center"/>
          </w:tcPr>
          <w:p w14:paraId="51CEA5D0" w14:textId="68ECA0ED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99.9997%</w:t>
            </w:r>
          </w:p>
        </w:tc>
        <w:tc>
          <w:tcPr>
            <w:tcW w:w="857" w:type="dxa"/>
            <w:vAlign w:val="center"/>
          </w:tcPr>
          <w:p w14:paraId="6733B2BF" w14:textId="0511827F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2</w:t>
            </w:r>
          </w:p>
        </w:tc>
        <w:tc>
          <w:tcPr>
            <w:tcW w:w="1471" w:type="dxa"/>
            <w:vAlign w:val="center"/>
          </w:tcPr>
          <w:p w14:paraId="455D2F84" w14:textId="2A7909D2" w:rsidR="0004083B" w:rsidRPr="000E7B98" w:rsidRDefault="00963AC3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99.9998</w:t>
            </w:r>
            <w:r w:rsidR="0004083B" w:rsidRPr="000E7B98">
              <w:rPr>
                <w:rFonts w:cs="Arial"/>
                <w:b w:val="0"/>
                <w:sz w:val="16"/>
                <w:lang w:eastAsia="zh-CN"/>
              </w:rPr>
              <w:t>%</w:t>
            </w:r>
          </w:p>
        </w:tc>
      </w:tr>
      <w:tr w:rsidR="0004083B" w:rsidRPr="004002C8" w14:paraId="170B3347" w14:textId="77777777" w:rsidTr="000E7B98">
        <w:trPr>
          <w:trHeight w:val="300"/>
          <w:jc w:val="center"/>
        </w:trPr>
        <w:tc>
          <w:tcPr>
            <w:tcW w:w="1240" w:type="dxa"/>
            <w:vAlign w:val="center"/>
          </w:tcPr>
          <w:p w14:paraId="33EA3E66" w14:textId="54731F63" w:rsidR="0004083B" w:rsidRPr="002B405E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2B405E">
              <w:rPr>
                <w:b w:val="0"/>
                <w:sz w:val="16"/>
                <w:lang w:eastAsia="zh-CN"/>
              </w:rPr>
              <w:t>16x4 SU-MIMO</w:t>
            </w:r>
            <w:r>
              <w:rPr>
                <w:b w:val="0"/>
                <w:sz w:val="16"/>
                <w:lang w:eastAsia="zh-CN"/>
              </w:rPr>
              <w:t>,</w:t>
            </w:r>
            <w:r>
              <w:rPr>
                <w:b w:val="0"/>
                <w:sz w:val="16"/>
                <w:lang w:eastAsia="zh-CN"/>
              </w:rPr>
              <w:br/>
            </w:r>
            <w:r w:rsidRPr="002B405E">
              <w:rPr>
                <w:b w:val="0"/>
                <w:sz w:val="16"/>
                <w:lang w:eastAsia="zh-CN"/>
              </w:rPr>
              <w:t xml:space="preserve"> 14os</w:t>
            </w:r>
            <w:r>
              <w:rPr>
                <w:b w:val="0"/>
                <w:sz w:val="16"/>
                <w:lang w:eastAsia="zh-CN"/>
              </w:rPr>
              <w:t xml:space="preserve"> slot, One short</w:t>
            </w:r>
            <w:r w:rsidRPr="002B405E">
              <w:rPr>
                <w:b w:val="0"/>
                <w:sz w:val="16"/>
                <w:lang w:eastAsia="zh-CN"/>
              </w:rPr>
              <w:t xml:space="preserve"> (1PDCCH + 1 PDSCH)</w:t>
            </w:r>
          </w:p>
        </w:tc>
        <w:tc>
          <w:tcPr>
            <w:tcW w:w="821" w:type="dxa"/>
            <w:vAlign w:val="center"/>
          </w:tcPr>
          <w:p w14:paraId="3C68932A" w14:textId="214DA22B" w:rsidR="0004083B" w:rsidRPr="002B405E" w:rsidRDefault="0004083B" w:rsidP="00017E2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12E2905F" w14:textId="6B3449B1" w:rsidR="0004083B" w:rsidRPr="00616CF1" w:rsidRDefault="0004083B" w:rsidP="0004083B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36" w:type="dxa"/>
            <w:vAlign w:val="center"/>
          </w:tcPr>
          <w:p w14:paraId="04B0F242" w14:textId="46003B59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7C779544" w14:textId="7ECCDAD7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12A65BA6" w14:textId="5F4CD5EB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99.9999%</w:t>
            </w:r>
          </w:p>
        </w:tc>
        <w:tc>
          <w:tcPr>
            <w:tcW w:w="857" w:type="dxa"/>
            <w:vAlign w:val="center"/>
          </w:tcPr>
          <w:p w14:paraId="68BFC9AF" w14:textId="3B2F9E5D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71" w:type="dxa"/>
            <w:vAlign w:val="center"/>
          </w:tcPr>
          <w:p w14:paraId="20A93962" w14:textId="6EB38AD2" w:rsidR="0004083B" w:rsidRPr="000E7B98" w:rsidRDefault="0004083B" w:rsidP="000E7B98">
            <w:pPr>
              <w:pStyle w:val="TAH"/>
              <w:rPr>
                <w:rFonts w:cs="Arial"/>
                <w:b w:val="0"/>
                <w:sz w:val="16"/>
                <w:lang w:eastAsia="zh-CN"/>
              </w:rPr>
            </w:pPr>
            <w:r w:rsidRPr="000E7B98">
              <w:rPr>
                <w:rFonts w:cs="Arial"/>
                <w:b w:val="0"/>
                <w:sz w:val="16"/>
                <w:lang w:eastAsia="zh-CN"/>
              </w:rPr>
              <w:t>－</w:t>
            </w:r>
          </w:p>
        </w:tc>
      </w:tr>
    </w:tbl>
    <w:p w14:paraId="6F403596" w14:textId="77777777" w:rsidR="006E7F97" w:rsidRDefault="006E7F97" w:rsidP="00F60376">
      <w:pPr>
        <w:rPr>
          <w:lang w:val="en-US" w:eastAsia="zh-CN"/>
        </w:rPr>
      </w:pPr>
    </w:p>
    <w:p w14:paraId="0D54BFF8" w14:textId="77777777" w:rsidR="00087B6F" w:rsidRDefault="00087B6F" w:rsidP="00087B6F">
      <w:pPr>
        <w:pStyle w:val="4"/>
        <w:rPr>
          <w:lang w:eastAsia="zh-CN"/>
        </w:rPr>
      </w:pPr>
      <w:r>
        <w:rPr>
          <w:lang w:eastAsia="zh-CN"/>
        </w:rPr>
        <w:t>6.1.1.2</w:t>
      </w:r>
      <w:r>
        <w:rPr>
          <w:lang w:eastAsia="zh-CN"/>
        </w:rPr>
        <w:tab/>
        <w:t>UL reliability</w:t>
      </w:r>
    </w:p>
    <w:p w14:paraId="0563A081" w14:textId="24870C26" w:rsidR="004C7483" w:rsidRDefault="004C7483" w:rsidP="004C7483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5B7F89">
        <w:rPr>
          <w:lang w:eastAsia="zh-CN"/>
        </w:rPr>
        <w:t>uplink</w:t>
      </w:r>
      <w:r>
        <w:rPr>
          <w:rFonts w:hint="eastAsia"/>
          <w:lang w:eastAsia="zh-CN"/>
        </w:rPr>
        <w:t xml:space="preserve"> reliability, both evaluation configuration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(carrier frequency =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</w:t>
      </w:r>
      <w:r>
        <w:rPr>
          <w:rFonts w:hint="eastAsia"/>
          <w:lang w:eastAsia="zh-CN"/>
        </w:rPr>
        <w:t xml:space="preserve">Hz) and </w:t>
      </w:r>
      <w:r>
        <w:rPr>
          <w:lang w:eastAsia="zh-CN"/>
        </w:rPr>
        <w:t>evaluation configuration B (carrier frequency = 700 MHz) are evaluated. A variety of configurations are evaluated.</w:t>
      </w:r>
      <w:r w:rsidR="00AB7085" w:rsidRPr="00AB7085">
        <w:rPr>
          <w:lang w:eastAsia="zh-CN"/>
        </w:rPr>
        <w:t xml:space="preserve"> </w:t>
      </w:r>
      <w:r w:rsidR="00AB7085">
        <w:rPr>
          <w:lang w:eastAsia="zh-CN"/>
        </w:rPr>
        <w:t xml:space="preserve">Detailed assumptions and results are provided in </w:t>
      </w:r>
      <w:r w:rsidR="00AB7085" w:rsidRPr="00CC12BB">
        <w:rPr>
          <w:highlight w:val="cyan"/>
          <w:lang w:eastAsia="zh-CN"/>
        </w:rPr>
        <w:t>RP-181820</w:t>
      </w:r>
      <w:r w:rsidR="00AB7085">
        <w:rPr>
          <w:lang w:eastAsia="zh-CN"/>
        </w:rPr>
        <w:t>.</w:t>
      </w:r>
    </w:p>
    <w:p w14:paraId="5A11324E" w14:textId="27CF2B44" w:rsidR="004C7483" w:rsidRDefault="004C7483" w:rsidP="004C7483">
      <w:pPr>
        <w:rPr>
          <w:lang w:eastAsia="zh-CN"/>
        </w:rPr>
      </w:pPr>
      <w:r>
        <w:rPr>
          <w:lang w:eastAsia="zh-CN"/>
        </w:rPr>
        <w:t xml:space="preserve">The evaluation results of NR </w:t>
      </w:r>
      <w:r w:rsidR="00564330">
        <w:rPr>
          <w:lang w:eastAsia="zh-CN"/>
        </w:rPr>
        <w:t xml:space="preserve">FDD </w:t>
      </w:r>
      <w:r>
        <w:rPr>
          <w:lang w:eastAsia="zh-CN"/>
        </w:rPr>
        <w:t xml:space="preserve">for </w:t>
      </w:r>
      <w:r w:rsidR="006B6AB6">
        <w:rPr>
          <w:lang w:eastAsia="zh-CN"/>
        </w:rPr>
        <w:t>upl</w:t>
      </w:r>
      <w:r>
        <w:rPr>
          <w:lang w:eastAsia="zh-CN"/>
        </w:rPr>
        <w:t>ink reliability are provided in Table 6.1.1.</w:t>
      </w:r>
      <w:r w:rsidR="00E26238">
        <w:rPr>
          <w:lang w:eastAsia="zh-CN"/>
        </w:rPr>
        <w:t>2</w:t>
      </w:r>
      <w:r>
        <w:rPr>
          <w:lang w:eastAsia="zh-CN"/>
        </w:rPr>
        <w:t xml:space="preserve">-1. </w:t>
      </w:r>
      <w:r w:rsidR="00D4518D" w:rsidRPr="007E40DD">
        <w:rPr>
          <w:highlight w:val="yellow"/>
          <w:lang w:eastAsia="zh-CN"/>
        </w:rPr>
        <w:t>All the evaluation results are derived with less than 100 MHz</w:t>
      </w:r>
      <w:r w:rsidR="00D4518D">
        <w:rPr>
          <w:highlight w:val="yellow"/>
          <w:lang w:eastAsia="zh-CN"/>
        </w:rPr>
        <w:t xml:space="preserve"> and 40 MHz</w:t>
      </w:r>
      <w:r w:rsidR="00D4518D" w:rsidRPr="007E40DD">
        <w:rPr>
          <w:highlight w:val="yellow"/>
          <w:lang w:eastAsia="zh-CN"/>
        </w:rPr>
        <w:t xml:space="preserve"> bandwidth</w:t>
      </w:r>
      <w:r w:rsidR="00D4518D">
        <w:rPr>
          <w:highlight w:val="yellow"/>
          <w:lang w:eastAsia="zh-CN"/>
        </w:rPr>
        <w:t xml:space="preserve"> for evaluation configuration A (CF = 4 GHz) and B (CF = 700 MHz), respectively</w:t>
      </w:r>
      <w:r w:rsidR="00D4518D" w:rsidRPr="007E40DD">
        <w:rPr>
          <w:highlight w:val="yellow"/>
          <w:lang w:eastAsia="zh-CN"/>
        </w:rPr>
        <w:t>.</w:t>
      </w:r>
      <w:r w:rsidR="00D4518D">
        <w:rPr>
          <w:lang w:eastAsia="zh-CN"/>
        </w:rPr>
        <w:t xml:space="preserve"> </w:t>
      </w:r>
    </w:p>
    <w:p w14:paraId="706A78B3" w14:textId="153C7951" w:rsidR="00C17B19" w:rsidRDefault="00C17B19" w:rsidP="00C17B19">
      <w:pPr>
        <w:pStyle w:val="TH"/>
        <w:rPr>
          <w:lang w:eastAsia="zh-CN"/>
        </w:rPr>
      </w:pPr>
      <w:r>
        <w:lastRenderedPageBreak/>
        <w:t>Table 6</w:t>
      </w:r>
      <w:r w:rsidRPr="00D27ABC">
        <w:t>.1.1</w:t>
      </w:r>
      <w:r>
        <w:t>.</w:t>
      </w:r>
      <w:r w:rsidR="004B3A14">
        <w:t>2</w:t>
      </w:r>
      <w:r w:rsidRPr="00D27ABC">
        <w:t xml:space="preserve">-1 </w:t>
      </w:r>
      <w:r>
        <w:rPr>
          <w:rFonts w:hint="eastAsia"/>
          <w:lang w:eastAsia="zh-CN"/>
        </w:rPr>
        <w:t xml:space="preserve">Evaluation results of </w:t>
      </w:r>
      <w:r w:rsidR="00F558AB">
        <w:rPr>
          <w:lang w:eastAsia="zh-CN"/>
        </w:rPr>
        <w:t>uplink</w:t>
      </w:r>
      <w:r>
        <w:rPr>
          <w:lang w:eastAsia="zh-CN"/>
        </w:rPr>
        <w:t xml:space="preserve"> reliability</w:t>
      </w:r>
      <w:r>
        <w:rPr>
          <w:rFonts w:hint="eastAsia"/>
          <w:lang w:eastAsia="zh-CN"/>
        </w:rPr>
        <w:t xml:space="preserve"> for </w:t>
      </w:r>
      <w:r w:rsidRPr="00D27ABC">
        <w:t>NR</w:t>
      </w:r>
      <w:r>
        <w:rPr>
          <w:rFonts w:hint="eastAsia"/>
          <w:lang w:eastAsia="zh-CN"/>
        </w:rPr>
        <w:t xml:space="preserve"> FDD</w:t>
      </w:r>
    </w:p>
    <w:p w14:paraId="3FA55906" w14:textId="2F2AD9A3" w:rsidR="00C17B19" w:rsidRDefault="00F875B0" w:rsidP="00F875B0">
      <w:pPr>
        <w:pStyle w:val="TH"/>
        <w:rPr>
          <w:lang w:eastAsia="zh-CN"/>
        </w:rPr>
      </w:pPr>
      <w:r w:rsidRPr="00F875B0">
        <w:rPr>
          <w:lang w:eastAsia="zh-CN"/>
        </w:rPr>
        <w:t>(a)</w:t>
      </w:r>
      <w:r>
        <w:rPr>
          <w:lang w:eastAsia="zh-CN"/>
        </w:rPr>
        <w:t xml:space="preserve"> </w:t>
      </w:r>
      <w:r w:rsidR="00C17B19">
        <w:rPr>
          <w:lang w:eastAsia="zh-CN"/>
        </w:rPr>
        <w:t>Evaluation configuration A (CF = 4 GHz)</w:t>
      </w:r>
    </w:p>
    <w:tbl>
      <w:tblPr>
        <w:tblW w:w="97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39"/>
        <w:gridCol w:w="821"/>
        <w:gridCol w:w="1194"/>
        <w:gridCol w:w="936"/>
        <w:gridCol w:w="857"/>
        <w:gridCol w:w="1471"/>
        <w:gridCol w:w="936"/>
        <w:gridCol w:w="857"/>
        <w:gridCol w:w="1471"/>
      </w:tblGrid>
      <w:tr w:rsidR="007D3E17" w:rsidRPr="004002C8" w:rsidDel="00194D07" w14:paraId="3746DEFA" w14:textId="77777777" w:rsidTr="00D06A21">
        <w:trPr>
          <w:trHeight w:val="250"/>
          <w:jc w:val="center"/>
        </w:trPr>
        <w:tc>
          <w:tcPr>
            <w:tcW w:w="1239" w:type="dxa"/>
            <w:vMerge w:val="restart"/>
            <w:vAlign w:val="center"/>
          </w:tcPr>
          <w:p w14:paraId="3BE47202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Scheme and antenna configuration</w:t>
            </w:r>
          </w:p>
        </w:tc>
        <w:tc>
          <w:tcPr>
            <w:tcW w:w="821" w:type="dxa"/>
            <w:vMerge w:val="restart"/>
            <w:vAlign w:val="center"/>
          </w:tcPr>
          <w:p w14:paraId="45F67FDB" w14:textId="04E8AED1" w:rsidR="007D3E17" w:rsidRPr="004002C8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 w:rsidR="001E749A">
              <w:rPr>
                <w:sz w:val="16"/>
                <w:lang w:eastAsia="zh-CN"/>
              </w:rPr>
              <w:t xml:space="preserve"> [kHz]</w:t>
            </w:r>
          </w:p>
        </w:tc>
        <w:tc>
          <w:tcPr>
            <w:tcW w:w="1194" w:type="dxa"/>
            <w:vMerge w:val="restart"/>
            <w:vAlign w:val="center"/>
          </w:tcPr>
          <w:p w14:paraId="1C93D931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ITU</w:t>
            </w:r>
          </w:p>
          <w:p w14:paraId="6EFFDE1A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264" w:type="dxa"/>
            <w:gridSpan w:val="3"/>
            <w:vAlign w:val="center"/>
          </w:tcPr>
          <w:p w14:paraId="68F87937" w14:textId="77777777" w:rsidR="007D3E17" w:rsidRPr="004002C8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3264" w:type="dxa"/>
            <w:gridSpan w:val="3"/>
            <w:vAlign w:val="center"/>
          </w:tcPr>
          <w:p w14:paraId="1F4F10DE" w14:textId="77777777" w:rsidR="007D3E17" w:rsidRPr="004002C8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8E1698" w:rsidRPr="004002C8" w:rsidDel="00194D07" w14:paraId="26676B3E" w14:textId="77777777" w:rsidTr="00D06A21">
        <w:trPr>
          <w:trHeight w:val="250"/>
          <w:jc w:val="center"/>
        </w:trPr>
        <w:tc>
          <w:tcPr>
            <w:tcW w:w="1239" w:type="dxa"/>
            <w:vMerge/>
            <w:vAlign w:val="center"/>
          </w:tcPr>
          <w:p w14:paraId="34E4FDDA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14:paraId="4FEB76A7" w14:textId="77777777" w:rsidR="007D3E17" w:rsidRPr="00C3256F" w:rsidDel="00194D07" w:rsidRDefault="007D3E17" w:rsidP="008B4001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14:paraId="1733B212" w14:textId="77777777" w:rsidR="007D3E17" w:rsidRPr="00C3256F" w:rsidDel="00194D07" w:rsidRDefault="007D3E17" w:rsidP="008B4001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936" w:type="dxa"/>
            <w:vAlign w:val="center"/>
          </w:tcPr>
          <w:p w14:paraId="3543285E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57" w:type="dxa"/>
            <w:vAlign w:val="center"/>
          </w:tcPr>
          <w:p w14:paraId="6C707117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71" w:type="dxa"/>
            <w:vAlign w:val="center"/>
          </w:tcPr>
          <w:p w14:paraId="30AF827B" w14:textId="77777777" w:rsidR="007D3E17" w:rsidRPr="00C3256F" w:rsidDel="00194D07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sz w:val="16"/>
                <w:lang w:eastAsia="zh-CN"/>
              </w:rPr>
              <w:t>Reliability</w:t>
            </w:r>
          </w:p>
        </w:tc>
        <w:tc>
          <w:tcPr>
            <w:tcW w:w="936" w:type="dxa"/>
            <w:vAlign w:val="center"/>
          </w:tcPr>
          <w:p w14:paraId="582D7DBA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57" w:type="dxa"/>
            <w:vAlign w:val="center"/>
          </w:tcPr>
          <w:p w14:paraId="643D28A0" w14:textId="77777777" w:rsidR="007D3E17" w:rsidRPr="00C3256F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71" w:type="dxa"/>
            <w:vAlign w:val="center"/>
          </w:tcPr>
          <w:p w14:paraId="194C7D16" w14:textId="77777777" w:rsidR="007D3E17" w:rsidRPr="00C3256F" w:rsidDel="00194D07" w:rsidRDefault="007D3E17" w:rsidP="008B4001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sz w:val="16"/>
                <w:lang w:eastAsia="zh-CN"/>
              </w:rPr>
              <w:t>Reliability</w:t>
            </w:r>
          </w:p>
        </w:tc>
      </w:tr>
      <w:tr w:rsidR="008E1698" w:rsidRPr="004002C8" w14:paraId="34065AD7" w14:textId="77777777" w:rsidTr="00D06A21">
        <w:trPr>
          <w:trHeight w:val="312"/>
          <w:jc w:val="center"/>
        </w:trPr>
        <w:tc>
          <w:tcPr>
            <w:tcW w:w="1239" w:type="dxa"/>
            <w:vAlign w:val="center"/>
          </w:tcPr>
          <w:p w14:paraId="0EDB790D" w14:textId="07A7C98E" w:rsidR="007D3E17" w:rsidRPr="00125AC3" w:rsidRDefault="007D3E17" w:rsidP="00C370FC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1x16 SIMO, OFDMA , 14os</w:t>
            </w:r>
            <w:r w:rsidR="00C370FC">
              <w:rPr>
                <w:b w:val="0"/>
                <w:sz w:val="16"/>
                <w:lang w:eastAsia="zh-CN"/>
              </w:rPr>
              <w:t xml:space="preserve"> slot, </w:t>
            </w:r>
            <w:r w:rsidR="00677D05">
              <w:rPr>
                <w:b w:val="0"/>
                <w:sz w:val="16"/>
                <w:lang w:eastAsia="zh-CN"/>
              </w:rPr>
              <w:t xml:space="preserve">Grant free, </w:t>
            </w:r>
            <w:r w:rsidR="00C370FC">
              <w:rPr>
                <w:b w:val="0"/>
                <w:sz w:val="16"/>
                <w:lang w:eastAsia="zh-CN"/>
              </w:rPr>
              <w:t>O</w:t>
            </w:r>
            <w:r w:rsidRPr="00125AC3">
              <w:rPr>
                <w:b w:val="0"/>
                <w:sz w:val="16"/>
                <w:lang w:eastAsia="zh-CN"/>
              </w:rPr>
              <w:t>ne</w:t>
            </w:r>
            <w:r w:rsidR="00C370FC">
              <w:rPr>
                <w:b w:val="0"/>
                <w:sz w:val="16"/>
                <w:lang w:eastAsia="zh-CN"/>
              </w:rPr>
              <w:t xml:space="preserve"> </w:t>
            </w:r>
            <w:r w:rsidRPr="00125AC3">
              <w:rPr>
                <w:b w:val="0"/>
                <w:sz w:val="16"/>
                <w:lang w:eastAsia="zh-CN"/>
              </w:rPr>
              <w:t>shot (1 PUSCH)</w:t>
            </w:r>
          </w:p>
        </w:tc>
        <w:tc>
          <w:tcPr>
            <w:tcW w:w="821" w:type="dxa"/>
            <w:vAlign w:val="center"/>
          </w:tcPr>
          <w:p w14:paraId="16080153" w14:textId="4E968EFA" w:rsidR="007D3E17" w:rsidRPr="00C3256F" w:rsidRDefault="007D3E17" w:rsidP="00D000F0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60 </w:t>
            </w:r>
          </w:p>
        </w:tc>
        <w:tc>
          <w:tcPr>
            <w:tcW w:w="1194" w:type="dxa"/>
            <w:vAlign w:val="center"/>
          </w:tcPr>
          <w:p w14:paraId="4C2777A3" w14:textId="37C8FFCB" w:rsidR="007D3E17" w:rsidRPr="00C3256F" w:rsidRDefault="007D3E17" w:rsidP="007D3E17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</w:t>
            </w:r>
            <w:r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36" w:type="dxa"/>
            <w:vAlign w:val="center"/>
          </w:tcPr>
          <w:p w14:paraId="212581AE" w14:textId="587470EE" w:rsidR="007D3E17" w:rsidRPr="00C3256F" w:rsidRDefault="007D3E17" w:rsidP="007D3E17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36ECC568" w14:textId="2B29CB9A" w:rsidR="007D3E17" w:rsidRPr="00C3256F" w:rsidRDefault="007D3E17" w:rsidP="007D3E17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345DEE6A" w14:textId="4041FA7A" w:rsidR="007D3E17" w:rsidRPr="00511A42" w:rsidRDefault="007D3E17" w:rsidP="00A22C5C">
            <w:pPr>
              <w:pStyle w:val="TAH"/>
              <w:rPr>
                <w:b w:val="0"/>
                <w:sz w:val="16"/>
                <w:lang w:eastAsia="zh-CN"/>
              </w:rPr>
            </w:pPr>
            <w:r w:rsidRPr="00511A42">
              <w:rPr>
                <w:b w:val="0"/>
                <w:sz w:val="16"/>
                <w:lang w:eastAsia="zh-CN"/>
              </w:rPr>
              <w:t>99.9999%</w:t>
            </w:r>
          </w:p>
        </w:tc>
        <w:tc>
          <w:tcPr>
            <w:tcW w:w="936" w:type="dxa"/>
            <w:vAlign w:val="center"/>
          </w:tcPr>
          <w:p w14:paraId="129024DD" w14:textId="68114EBB" w:rsidR="007D3E17" w:rsidRPr="00511A42" w:rsidRDefault="007D3E17" w:rsidP="007D3E17">
            <w:pPr>
              <w:pStyle w:val="TAH"/>
              <w:rPr>
                <w:b w:val="0"/>
                <w:sz w:val="16"/>
                <w:lang w:eastAsia="zh-CN"/>
              </w:rPr>
            </w:pPr>
            <w:r w:rsidRPr="00511A42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3EE2E948" w14:textId="3D09A7E6" w:rsidR="007D3E17" w:rsidRPr="00511A42" w:rsidRDefault="007D3E17" w:rsidP="007D3E17">
            <w:pPr>
              <w:pStyle w:val="TAH"/>
              <w:rPr>
                <w:b w:val="0"/>
                <w:sz w:val="16"/>
                <w:lang w:eastAsia="zh-CN"/>
              </w:rPr>
            </w:pPr>
            <w:r w:rsidRPr="00511A42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221C556F" w14:textId="0A3E885B" w:rsidR="007D3E17" w:rsidRPr="00511A42" w:rsidDel="00194D07" w:rsidRDefault="007D3E17" w:rsidP="00A22C5C">
            <w:pPr>
              <w:pStyle w:val="TAH"/>
              <w:rPr>
                <w:b w:val="0"/>
                <w:sz w:val="16"/>
                <w:lang w:eastAsia="zh-CN"/>
              </w:rPr>
            </w:pPr>
            <w:r w:rsidRPr="00511A42">
              <w:rPr>
                <w:b w:val="0"/>
                <w:sz w:val="16"/>
                <w:lang w:eastAsia="zh-CN"/>
              </w:rPr>
              <w:t>99.99999%</w:t>
            </w:r>
          </w:p>
        </w:tc>
      </w:tr>
      <w:tr w:rsidR="008E1698" w:rsidRPr="004002C8" w14:paraId="63D181A0" w14:textId="77777777" w:rsidTr="00D06A21">
        <w:trPr>
          <w:trHeight w:val="300"/>
          <w:jc w:val="center"/>
        </w:trPr>
        <w:tc>
          <w:tcPr>
            <w:tcW w:w="1239" w:type="dxa"/>
            <w:vAlign w:val="center"/>
          </w:tcPr>
          <w:p w14:paraId="011EE5FD" w14:textId="6696298B" w:rsidR="00127E58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1x2 SIMO</w:t>
            </w:r>
            <w:r w:rsidR="00127E58">
              <w:rPr>
                <w:b w:val="0"/>
                <w:sz w:val="16"/>
                <w:lang w:eastAsia="zh-CN"/>
              </w:rPr>
              <w:t>,</w:t>
            </w:r>
            <w:r w:rsidRPr="00125AC3">
              <w:rPr>
                <w:b w:val="0"/>
                <w:sz w:val="16"/>
                <w:lang w:eastAsia="zh-CN"/>
              </w:rPr>
              <w:t xml:space="preserve"> OFDMA, </w:t>
            </w:r>
          </w:p>
          <w:p w14:paraId="172EFDBD" w14:textId="10D9769D" w:rsidR="000B66D4" w:rsidRPr="00125AC3" w:rsidRDefault="000B66D4" w:rsidP="00AA7C2A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7os</w:t>
            </w:r>
            <w:r w:rsidR="00127E58">
              <w:rPr>
                <w:b w:val="0"/>
                <w:sz w:val="16"/>
                <w:lang w:eastAsia="zh-CN"/>
              </w:rPr>
              <w:t xml:space="preserve"> non-slot</w:t>
            </w:r>
            <w:r w:rsidR="00922C13">
              <w:rPr>
                <w:b w:val="0"/>
                <w:sz w:val="16"/>
                <w:lang w:eastAsia="zh-CN"/>
              </w:rPr>
              <w:t xml:space="preserve">, </w:t>
            </w:r>
            <w:r w:rsidR="005D3C36">
              <w:rPr>
                <w:b w:val="0"/>
                <w:sz w:val="16"/>
                <w:lang w:eastAsia="zh-CN"/>
              </w:rPr>
              <w:t xml:space="preserve">Grant free, </w:t>
            </w:r>
            <w:r w:rsidR="00AA7C2A" w:rsidRPr="00D82133">
              <w:rPr>
                <w:b w:val="0"/>
                <w:sz w:val="16"/>
                <w:highlight w:val="yellow"/>
                <w:lang w:eastAsia="zh-CN"/>
              </w:rPr>
              <w:t>3 repetitions</w:t>
            </w:r>
            <w:r w:rsidRPr="00D82133">
              <w:rPr>
                <w:b w:val="0"/>
                <w:sz w:val="16"/>
                <w:highlight w:val="yellow"/>
                <w:lang w:eastAsia="zh-CN"/>
              </w:rPr>
              <w:t xml:space="preserve"> (3 PUSCH)</w:t>
            </w:r>
          </w:p>
        </w:tc>
        <w:tc>
          <w:tcPr>
            <w:tcW w:w="821" w:type="dxa"/>
            <w:vAlign w:val="center"/>
          </w:tcPr>
          <w:p w14:paraId="37AA81F7" w14:textId="444B4115" w:rsidR="000B66D4" w:rsidRPr="00C3256F" w:rsidRDefault="000B66D4" w:rsidP="00D000F0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2348B328" w14:textId="420F54BF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</w:t>
            </w:r>
            <w:r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36" w:type="dxa"/>
            <w:vAlign w:val="center"/>
          </w:tcPr>
          <w:p w14:paraId="370DBCFB" w14:textId="7B65F488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2517AC8C" w14:textId="208A3006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71" w:type="dxa"/>
            <w:vAlign w:val="center"/>
          </w:tcPr>
          <w:p w14:paraId="184335A7" w14:textId="560F9FF4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936" w:type="dxa"/>
            <w:vAlign w:val="center"/>
          </w:tcPr>
          <w:p w14:paraId="656E0362" w14:textId="0CBDA1A3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4884BDE3" w14:textId="195B2A07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090DA9DE" w14:textId="4E235575" w:rsidR="000B66D4" w:rsidRPr="00125AC3" w:rsidRDefault="000B66D4" w:rsidP="000B66D4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99.9998%</w:t>
            </w:r>
          </w:p>
          <w:p w14:paraId="27758DE6" w14:textId="59681580" w:rsidR="000B66D4" w:rsidRPr="00C3256F" w:rsidRDefault="000B66D4" w:rsidP="000B66D4">
            <w:pPr>
              <w:pStyle w:val="TAH"/>
              <w:rPr>
                <w:b w:val="0"/>
                <w:sz w:val="16"/>
                <w:lang w:eastAsia="zh-CN"/>
              </w:rPr>
            </w:pPr>
          </w:p>
        </w:tc>
      </w:tr>
      <w:tr w:rsidR="008E1698" w:rsidRPr="004002C8" w14:paraId="270F18FE" w14:textId="77777777" w:rsidTr="00D06A21">
        <w:trPr>
          <w:trHeight w:val="300"/>
          <w:jc w:val="center"/>
        </w:trPr>
        <w:tc>
          <w:tcPr>
            <w:tcW w:w="1239" w:type="dxa"/>
            <w:vAlign w:val="center"/>
          </w:tcPr>
          <w:p w14:paraId="307C2AA6" w14:textId="77777777" w:rsidR="00A07BE6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8x32 SU-MIMO</w:t>
            </w:r>
            <w:r w:rsidR="00A07BE6">
              <w:rPr>
                <w:b w:val="0"/>
                <w:sz w:val="16"/>
                <w:lang w:eastAsia="zh-CN"/>
              </w:rPr>
              <w:t>,</w:t>
            </w:r>
            <w:r w:rsidRPr="00125AC3">
              <w:rPr>
                <w:b w:val="0"/>
                <w:sz w:val="16"/>
                <w:lang w:eastAsia="zh-CN"/>
              </w:rPr>
              <w:t xml:space="preserve"> </w:t>
            </w:r>
          </w:p>
          <w:p w14:paraId="151F8477" w14:textId="0DF2BCF1" w:rsidR="007D3E17" w:rsidRPr="00125AC3" w:rsidRDefault="007D3E17" w:rsidP="00A07BE6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14os</w:t>
            </w:r>
            <w:r w:rsidR="00A07BE6">
              <w:rPr>
                <w:b w:val="0"/>
                <w:sz w:val="16"/>
                <w:lang w:eastAsia="zh-CN"/>
              </w:rPr>
              <w:t xml:space="preserve"> slot,</w:t>
            </w:r>
            <w:r w:rsidRPr="00125AC3">
              <w:rPr>
                <w:b w:val="0"/>
                <w:sz w:val="16"/>
                <w:lang w:eastAsia="zh-CN"/>
              </w:rPr>
              <w:t xml:space="preserve"> </w:t>
            </w:r>
            <w:r w:rsidR="005D3C36">
              <w:rPr>
                <w:b w:val="0"/>
                <w:sz w:val="16"/>
                <w:lang w:eastAsia="zh-CN"/>
              </w:rPr>
              <w:t>Grant based</w:t>
            </w:r>
            <w:r w:rsidR="005D3C36">
              <w:rPr>
                <w:b w:val="0"/>
                <w:sz w:val="16"/>
                <w:lang w:eastAsia="zh-CN"/>
              </w:rPr>
              <w:t xml:space="preserve">, </w:t>
            </w:r>
            <w:r w:rsidRPr="00125AC3">
              <w:rPr>
                <w:b w:val="0"/>
                <w:sz w:val="16"/>
                <w:lang w:eastAsia="zh-CN"/>
              </w:rPr>
              <w:t>(1 PDCCH + 1 PUSCH)</w:t>
            </w:r>
          </w:p>
        </w:tc>
        <w:tc>
          <w:tcPr>
            <w:tcW w:w="821" w:type="dxa"/>
            <w:vAlign w:val="center"/>
          </w:tcPr>
          <w:p w14:paraId="5781B0CF" w14:textId="7B20D8A4" w:rsidR="007D3E17" w:rsidRPr="00C3256F" w:rsidRDefault="007D3E17" w:rsidP="00D000F0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2568CC58" w14:textId="77777777" w:rsidR="007D3E17" w:rsidRPr="00C3256F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</w:t>
            </w:r>
            <w:r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36" w:type="dxa"/>
            <w:vAlign w:val="center"/>
          </w:tcPr>
          <w:p w14:paraId="407408F6" w14:textId="77777777" w:rsidR="007D3E17" w:rsidRPr="00C3256F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LOS</w:t>
            </w:r>
          </w:p>
        </w:tc>
        <w:tc>
          <w:tcPr>
            <w:tcW w:w="857" w:type="dxa"/>
            <w:vAlign w:val="center"/>
          </w:tcPr>
          <w:p w14:paraId="3E8899A9" w14:textId="77777777" w:rsidR="007D3E17" w:rsidRPr="00C3256F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3DD41294" w14:textId="184107A4" w:rsidR="007D3E17" w:rsidRPr="00C3256F" w:rsidRDefault="007D3E17" w:rsidP="007F38DA">
            <w:pPr>
              <w:pStyle w:val="TAH"/>
              <w:rPr>
                <w:rFonts w:hint="eastAsia"/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99.9999%</w:t>
            </w:r>
          </w:p>
        </w:tc>
        <w:tc>
          <w:tcPr>
            <w:tcW w:w="936" w:type="dxa"/>
            <w:vAlign w:val="center"/>
          </w:tcPr>
          <w:p w14:paraId="0BD990A2" w14:textId="77777777" w:rsidR="007D3E17" w:rsidRPr="00C3256F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LOS</w:t>
            </w:r>
          </w:p>
        </w:tc>
        <w:tc>
          <w:tcPr>
            <w:tcW w:w="857" w:type="dxa"/>
            <w:vAlign w:val="center"/>
          </w:tcPr>
          <w:p w14:paraId="348E5AAA" w14:textId="77777777" w:rsidR="007D3E17" w:rsidRPr="00C3256F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71" w:type="dxa"/>
            <w:vAlign w:val="center"/>
          </w:tcPr>
          <w:p w14:paraId="5438EDFE" w14:textId="77777777" w:rsidR="007D3E17" w:rsidRPr="00C3256F" w:rsidRDefault="007D3E17" w:rsidP="008B4001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</w:tr>
      <w:tr w:rsidR="008E1698" w:rsidRPr="004002C8" w14:paraId="35D4A024" w14:textId="77777777" w:rsidTr="00D06A21">
        <w:trPr>
          <w:trHeight w:val="300"/>
          <w:jc w:val="center"/>
        </w:trPr>
        <w:tc>
          <w:tcPr>
            <w:tcW w:w="1239" w:type="dxa"/>
            <w:vAlign w:val="center"/>
          </w:tcPr>
          <w:p w14:paraId="75242445" w14:textId="77777777" w:rsidR="00776C4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1x8 SIMO </w:t>
            </w:r>
          </w:p>
          <w:p w14:paraId="6CF18D80" w14:textId="77777777" w:rsidR="00776C4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7os</w:t>
            </w:r>
            <w:r w:rsidR="00776C4F">
              <w:rPr>
                <w:b w:val="0"/>
                <w:sz w:val="16"/>
                <w:lang w:eastAsia="zh-CN"/>
              </w:rPr>
              <w:t xml:space="preserve"> non-slot</w:t>
            </w:r>
          </w:p>
          <w:p w14:paraId="2DCDE168" w14:textId="7A31B0BC" w:rsidR="004C3B05" w:rsidRPr="00C3256F" w:rsidRDefault="00776C4F" w:rsidP="00776C4F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Grant free One short</w:t>
            </w:r>
            <w:r w:rsidR="004C3B05" w:rsidRPr="00125AC3">
              <w:rPr>
                <w:b w:val="0"/>
                <w:sz w:val="16"/>
                <w:lang w:eastAsia="zh-CN"/>
              </w:rPr>
              <w:t xml:space="preserve"> (1 PUSCH)</w:t>
            </w:r>
          </w:p>
        </w:tc>
        <w:tc>
          <w:tcPr>
            <w:tcW w:w="821" w:type="dxa"/>
            <w:vAlign w:val="center"/>
          </w:tcPr>
          <w:p w14:paraId="7CD6198F" w14:textId="21BF13FE" w:rsidR="004C3B05" w:rsidRPr="00C3256F" w:rsidRDefault="004C3B05" w:rsidP="00D000F0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3C9F742B" w14:textId="00B83284" w:rsidR="004C3B05" w:rsidRPr="00C3256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</w:t>
            </w:r>
            <w:r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36" w:type="dxa"/>
            <w:vAlign w:val="center"/>
          </w:tcPr>
          <w:p w14:paraId="4C385AC8" w14:textId="24BDB2BD" w:rsidR="004C3B05" w:rsidRPr="00C3256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28FF773C" w14:textId="458B059E" w:rsidR="004C3B05" w:rsidRPr="00C3256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6B8E04B2" w14:textId="4F26A2D1" w:rsidR="004C3B05" w:rsidRPr="00FE2AD6" w:rsidRDefault="004C3B05" w:rsidP="007F38DA">
            <w:pPr>
              <w:spacing w:after="0"/>
              <w:jc w:val="center"/>
              <w:rPr>
                <w:sz w:val="16"/>
                <w:lang w:eastAsia="zh-CN"/>
              </w:rPr>
            </w:pPr>
            <w:r w:rsidRPr="00FE2AD6">
              <w:rPr>
                <w:rFonts w:ascii="Arial" w:hAnsi="Arial"/>
                <w:sz w:val="16"/>
                <w:lang w:eastAsia="zh-CN"/>
              </w:rPr>
              <w:t>&gt; 99.9999%</w:t>
            </w:r>
          </w:p>
        </w:tc>
        <w:tc>
          <w:tcPr>
            <w:tcW w:w="936" w:type="dxa"/>
            <w:vAlign w:val="center"/>
          </w:tcPr>
          <w:p w14:paraId="425720F1" w14:textId="6D78DE80" w:rsidR="004C3B05" w:rsidRPr="00FE2AD6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23979631" w14:textId="0EF189B6" w:rsidR="004C3B05" w:rsidRPr="00FE2AD6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rFonts w:hint="eastAsia"/>
                <w:b w:val="0"/>
                <w:sz w:val="16"/>
                <w:lang w:eastAsia="zh-CN"/>
              </w:rPr>
              <w:t>2</w:t>
            </w:r>
          </w:p>
        </w:tc>
        <w:tc>
          <w:tcPr>
            <w:tcW w:w="1471" w:type="dxa"/>
            <w:vAlign w:val="center"/>
          </w:tcPr>
          <w:p w14:paraId="0969AB13" w14:textId="74B7E655" w:rsidR="004C3B05" w:rsidRPr="00FE2AD6" w:rsidRDefault="004C3B05" w:rsidP="00984B71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b w:val="0"/>
                <w:sz w:val="16"/>
                <w:lang w:eastAsia="zh-CN"/>
              </w:rPr>
              <w:t>99.9999%</w:t>
            </w:r>
          </w:p>
        </w:tc>
      </w:tr>
      <w:tr w:rsidR="008E1698" w:rsidRPr="004002C8" w14:paraId="258D0399" w14:textId="77777777" w:rsidTr="00D06A21">
        <w:trPr>
          <w:trHeight w:val="300"/>
          <w:jc w:val="center"/>
        </w:trPr>
        <w:tc>
          <w:tcPr>
            <w:tcW w:w="1239" w:type="dxa"/>
            <w:vAlign w:val="center"/>
          </w:tcPr>
          <w:p w14:paraId="285CFA31" w14:textId="11F6FC9A" w:rsidR="0034162B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1x2 SIMO 4os </w:t>
            </w:r>
            <w:r w:rsidR="0034162B">
              <w:rPr>
                <w:b w:val="0"/>
                <w:sz w:val="16"/>
                <w:lang w:eastAsia="zh-CN"/>
              </w:rPr>
              <w:t xml:space="preserve">non-slot </w:t>
            </w:r>
          </w:p>
          <w:p w14:paraId="18CBFC9C" w14:textId="2FE80EF4" w:rsidR="004C3B05" w:rsidRPr="00C3256F" w:rsidRDefault="0034162B" w:rsidP="0082704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Grant free</w:t>
            </w:r>
            <w:r w:rsidR="00C677C2">
              <w:rPr>
                <w:b w:val="0"/>
                <w:sz w:val="16"/>
                <w:lang w:eastAsia="zh-CN"/>
              </w:rPr>
              <w:t>,</w:t>
            </w:r>
            <w:r>
              <w:rPr>
                <w:b w:val="0"/>
                <w:sz w:val="16"/>
                <w:lang w:eastAsia="zh-CN"/>
              </w:rPr>
              <w:t xml:space="preserve"> </w:t>
            </w:r>
            <w:r w:rsidR="00827049">
              <w:rPr>
                <w:b w:val="0"/>
                <w:sz w:val="16"/>
                <w:lang w:eastAsia="zh-CN"/>
              </w:rPr>
              <w:t>2 repeti</w:t>
            </w:r>
            <w:r w:rsidR="002443C1">
              <w:rPr>
                <w:b w:val="0"/>
                <w:sz w:val="16"/>
                <w:lang w:eastAsia="zh-CN"/>
              </w:rPr>
              <w:t>ti</w:t>
            </w:r>
            <w:r w:rsidR="00827049">
              <w:rPr>
                <w:b w:val="0"/>
                <w:sz w:val="16"/>
                <w:lang w:eastAsia="zh-CN"/>
              </w:rPr>
              <w:t>ons</w:t>
            </w:r>
            <w:r>
              <w:rPr>
                <w:b w:val="0"/>
                <w:sz w:val="16"/>
                <w:lang w:eastAsia="zh-CN"/>
              </w:rPr>
              <w:t xml:space="preserve"> </w:t>
            </w:r>
            <w:r w:rsidR="004C3B05" w:rsidRPr="00125AC3">
              <w:rPr>
                <w:b w:val="0"/>
                <w:sz w:val="16"/>
                <w:lang w:eastAsia="zh-CN"/>
              </w:rPr>
              <w:t>(2 PUSCH)</w:t>
            </w:r>
          </w:p>
        </w:tc>
        <w:tc>
          <w:tcPr>
            <w:tcW w:w="821" w:type="dxa"/>
            <w:vAlign w:val="center"/>
          </w:tcPr>
          <w:p w14:paraId="695A4C74" w14:textId="441D67F7" w:rsidR="004C3B05" w:rsidRPr="00C3256F" w:rsidRDefault="004C3B05" w:rsidP="00D000F0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4833F93F" w14:textId="4847C8BC" w:rsidR="004C3B05" w:rsidRPr="00C3256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</w:t>
            </w:r>
            <w:r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36" w:type="dxa"/>
            <w:vAlign w:val="center"/>
          </w:tcPr>
          <w:p w14:paraId="0CEDD070" w14:textId="05B653D7" w:rsidR="004C3B05" w:rsidRPr="00C3256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1A621768" w14:textId="2AB06533" w:rsidR="004C3B05" w:rsidRPr="00C3256F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4028A588" w14:textId="1199B124" w:rsidR="004C3B05" w:rsidRPr="00FE2AD6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b w:val="0"/>
                <w:sz w:val="16"/>
                <w:lang w:eastAsia="zh-CN"/>
              </w:rPr>
              <w:t>99.9999999992%</w:t>
            </w:r>
          </w:p>
        </w:tc>
        <w:tc>
          <w:tcPr>
            <w:tcW w:w="936" w:type="dxa"/>
            <w:vAlign w:val="center"/>
          </w:tcPr>
          <w:p w14:paraId="72632772" w14:textId="79390345" w:rsidR="004C3B05" w:rsidRPr="00FE2AD6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60ED46D5" w14:textId="6C8A1265" w:rsidR="004C3B05" w:rsidRPr="00FE2AD6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09C3547D" w14:textId="3653C874" w:rsidR="004C3B05" w:rsidRPr="00FE2AD6" w:rsidRDefault="004C3B05" w:rsidP="004C3B05">
            <w:pPr>
              <w:pStyle w:val="TAH"/>
              <w:rPr>
                <w:b w:val="0"/>
                <w:sz w:val="16"/>
                <w:lang w:eastAsia="zh-CN"/>
              </w:rPr>
            </w:pPr>
            <w:r w:rsidRPr="00FE2AD6">
              <w:rPr>
                <w:b w:val="0"/>
                <w:sz w:val="16"/>
                <w:lang w:eastAsia="zh-CN"/>
              </w:rPr>
              <w:t>99.9999999887%</w:t>
            </w:r>
          </w:p>
        </w:tc>
      </w:tr>
      <w:tr w:rsidR="008E1698" w:rsidRPr="004002C8" w14:paraId="50172D00" w14:textId="77777777" w:rsidTr="00D06A21">
        <w:trPr>
          <w:trHeight w:val="300"/>
          <w:jc w:val="center"/>
        </w:trPr>
        <w:tc>
          <w:tcPr>
            <w:tcW w:w="1239" w:type="dxa"/>
            <w:vAlign w:val="center"/>
          </w:tcPr>
          <w:p w14:paraId="6A9D64DA" w14:textId="3332EA7E" w:rsidR="004E0E01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>1x8 SIMO 14os</w:t>
            </w:r>
            <w:r w:rsidR="004E0E01">
              <w:rPr>
                <w:b w:val="0"/>
                <w:sz w:val="16"/>
                <w:lang w:eastAsia="zh-CN"/>
              </w:rPr>
              <w:t xml:space="preserve"> slot,</w:t>
            </w:r>
          </w:p>
          <w:p w14:paraId="6BE9C01B" w14:textId="6A6FFF74" w:rsidR="00754A99" w:rsidRPr="00125AC3" w:rsidRDefault="004E0E01" w:rsidP="0082704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Grant free One shot</w:t>
            </w:r>
            <w:r w:rsidR="00754A99" w:rsidRPr="00125AC3">
              <w:rPr>
                <w:b w:val="0"/>
                <w:sz w:val="16"/>
                <w:lang w:eastAsia="zh-CN"/>
              </w:rPr>
              <w:t xml:space="preserve"> (1 PUSCH)</w:t>
            </w:r>
          </w:p>
        </w:tc>
        <w:tc>
          <w:tcPr>
            <w:tcW w:w="821" w:type="dxa"/>
            <w:vAlign w:val="center"/>
          </w:tcPr>
          <w:p w14:paraId="049C28DC" w14:textId="693ADCB9" w:rsidR="00754A99" w:rsidRPr="00C3256F" w:rsidRDefault="00754A99" w:rsidP="00D000F0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94" w:type="dxa"/>
            <w:vAlign w:val="center"/>
          </w:tcPr>
          <w:p w14:paraId="75D82CE1" w14:textId="2ABF49D5" w:rsidR="00754A99" w:rsidRPr="00C3256F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</w:t>
            </w:r>
            <w:r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36" w:type="dxa"/>
            <w:vAlign w:val="center"/>
          </w:tcPr>
          <w:p w14:paraId="013E987B" w14:textId="5A81D381" w:rsidR="00754A99" w:rsidRPr="00C3256F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596C47BA" w14:textId="14B2516D" w:rsidR="00754A99" w:rsidRPr="00C3256F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71" w:type="dxa"/>
            <w:vAlign w:val="center"/>
          </w:tcPr>
          <w:p w14:paraId="2A088862" w14:textId="17F191E3" w:rsidR="00754A99" w:rsidRPr="00C3256F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936" w:type="dxa"/>
            <w:vAlign w:val="center"/>
          </w:tcPr>
          <w:p w14:paraId="2464E66E" w14:textId="4232D35F" w:rsidR="00754A99" w:rsidRPr="00C3256F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57" w:type="dxa"/>
            <w:vAlign w:val="center"/>
          </w:tcPr>
          <w:p w14:paraId="4DE8C0BC" w14:textId="67486754" w:rsidR="00754A99" w:rsidRPr="00C3256F" w:rsidRDefault="00754A99" w:rsidP="00754A99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71" w:type="dxa"/>
            <w:vAlign w:val="center"/>
          </w:tcPr>
          <w:p w14:paraId="7536BDAB" w14:textId="784799C6" w:rsidR="00754A99" w:rsidRPr="00C3256F" w:rsidRDefault="00754A99" w:rsidP="00502352">
            <w:pPr>
              <w:spacing w:after="0"/>
              <w:jc w:val="center"/>
              <w:rPr>
                <w:b/>
                <w:sz w:val="16"/>
                <w:lang w:eastAsia="zh-CN"/>
              </w:rPr>
            </w:pPr>
            <w:r w:rsidRPr="00125AC3">
              <w:rPr>
                <w:rFonts w:ascii="Arial" w:hAnsi="Arial"/>
                <w:sz w:val="16"/>
                <w:lang w:eastAsia="zh-CN"/>
              </w:rPr>
              <w:t>99.9992%</w:t>
            </w:r>
          </w:p>
        </w:tc>
      </w:tr>
    </w:tbl>
    <w:p w14:paraId="51BAC6A6" w14:textId="77777777" w:rsidR="004C7483" w:rsidRPr="00C17B19" w:rsidRDefault="004C7483" w:rsidP="003F5F31">
      <w:pPr>
        <w:rPr>
          <w:lang w:eastAsia="zh-CN"/>
        </w:rPr>
      </w:pPr>
    </w:p>
    <w:p w14:paraId="7A58293E" w14:textId="18C0CAEF" w:rsidR="00CE56B7" w:rsidRDefault="00F4216F" w:rsidP="00CE56B7">
      <w:pPr>
        <w:pStyle w:val="TH"/>
        <w:rPr>
          <w:lang w:eastAsia="zh-CN"/>
        </w:rPr>
      </w:pPr>
      <w:r>
        <w:rPr>
          <w:lang w:eastAsia="zh-CN"/>
        </w:rPr>
        <w:lastRenderedPageBreak/>
        <w:t>(b</w:t>
      </w:r>
      <w:r w:rsidR="00CE56B7" w:rsidRPr="00F875B0">
        <w:rPr>
          <w:lang w:eastAsia="zh-CN"/>
        </w:rPr>
        <w:t>)</w:t>
      </w:r>
      <w:r w:rsidR="00CE56B7">
        <w:rPr>
          <w:lang w:eastAsia="zh-CN"/>
        </w:rPr>
        <w:t xml:space="preserve"> Evaluation configuration </w:t>
      </w:r>
      <w:r>
        <w:rPr>
          <w:lang w:eastAsia="zh-CN"/>
        </w:rPr>
        <w:t>B</w:t>
      </w:r>
      <w:r w:rsidR="00CE56B7">
        <w:rPr>
          <w:lang w:eastAsia="zh-CN"/>
        </w:rPr>
        <w:t xml:space="preserve"> (CF = </w:t>
      </w:r>
      <w:r>
        <w:rPr>
          <w:lang w:eastAsia="zh-CN"/>
        </w:rPr>
        <w:t>700</w:t>
      </w:r>
      <w:r w:rsidR="00CE56B7">
        <w:rPr>
          <w:lang w:eastAsia="zh-CN"/>
        </w:rPr>
        <w:t xml:space="preserve"> </w:t>
      </w:r>
      <w:r>
        <w:rPr>
          <w:lang w:eastAsia="zh-CN"/>
        </w:rPr>
        <w:t>M</w:t>
      </w:r>
      <w:r w:rsidR="00CE56B7">
        <w:rPr>
          <w:lang w:eastAsia="zh-CN"/>
        </w:rPr>
        <w:t>Hz)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40"/>
        <w:gridCol w:w="821"/>
        <w:gridCol w:w="1194"/>
        <w:gridCol w:w="936"/>
        <w:gridCol w:w="857"/>
        <w:gridCol w:w="1391"/>
        <w:gridCol w:w="936"/>
        <w:gridCol w:w="857"/>
        <w:gridCol w:w="1391"/>
      </w:tblGrid>
      <w:tr w:rsidR="004C733B" w:rsidRPr="004002C8" w:rsidDel="00194D07" w14:paraId="10E50138" w14:textId="77777777" w:rsidTr="00C3256F">
        <w:trPr>
          <w:trHeight w:val="250"/>
          <w:jc w:val="center"/>
        </w:trPr>
        <w:tc>
          <w:tcPr>
            <w:tcW w:w="1218" w:type="dxa"/>
            <w:vMerge w:val="restart"/>
            <w:vAlign w:val="center"/>
          </w:tcPr>
          <w:p w14:paraId="6D69E966" w14:textId="77777777" w:rsidR="004C733B" w:rsidRPr="00C3256F" w:rsidRDefault="004C733B" w:rsidP="00C3256F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Scheme and antenna configuration</w:t>
            </w:r>
          </w:p>
        </w:tc>
        <w:tc>
          <w:tcPr>
            <w:tcW w:w="809" w:type="dxa"/>
            <w:vMerge w:val="restart"/>
            <w:vAlign w:val="center"/>
          </w:tcPr>
          <w:p w14:paraId="132BD1A3" w14:textId="56025EE1" w:rsidR="004C733B" w:rsidRPr="004002C8" w:rsidRDefault="004C733B" w:rsidP="00C3256F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 w:rsidR="005469A0">
              <w:rPr>
                <w:sz w:val="16"/>
                <w:lang w:eastAsia="zh-CN"/>
              </w:rPr>
              <w:t xml:space="preserve"> [kHz]</w:t>
            </w:r>
          </w:p>
        </w:tc>
        <w:tc>
          <w:tcPr>
            <w:tcW w:w="1174" w:type="dxa"/>
            <w:vMerge w:val="restart"/>
            <w:vAlign w:val="center"/>
          </w:tcPr>
          <w:p w14:paraId="13161D21" w14:textId="77777777" w:rsidR="004C733B" w:rsidRPr="00C3256F" w:rsidRDefault="004C733B" w:rsidP="00C3256F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ITU</w:t>
            </w:r>
          </w:p>
          <w:p w14:paraId="52683655" w14:textId="77777777" w:rsidR="004C733B" w:rsidRPr="00C3256F" w:rsidRDefault="004C733B" w:rsidP="00C3256F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3211" w:type="dxa"/>
            <w:gridSpan w:val="3"/>
            <w:vAlign w:val="center"/>
          </w:tcPr>
          <w:p w14:paraId="02F92F54" w14:textId="77777777" w:rsidR="004C733B" w:rsidRPr="004002C8" w:rsidRDefault="004C733B" w:rsidP="00C3256F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3211" w:type="dxa"/>
            <w:gridSpan w:val="3"/>
            <w:vAlign w:val="center"/>
          </w:tcPr>
          <w:p w14:paraId="2C9951D4" w14:textId="77777777" w:rsidR="004C733B" w:rsidRPr="004002C8" w:rsidRDefault="004C733B" w:rsidP="00C3256F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C3256F" w:rsidRPr="004002C8" w:rsidDel="00194D07" w14:paraId="0DF8DFD1" w14:textId="77777777" w:rsidTr="00C3256F">
        <w:trPr>
          <w:trHeight w:val="250"/>
          <w:jc w:val="center"/>
        </w:trPr>
        <w:tc>
          <w:tcPr>
            <w:tcW w:w="1218" w:type="dxa"/>
            <w:vMerge/>
            <w:vAlign w:val="center"/>
          </w:tcPr>
          <w:p w14:paraId="3C6C8B99" w14:textId="77777777" w:rsidR="006A5580" w:rsidRPr="00C3256F" w:rsidRDefault="006A5580" w:rsidP="006A5580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809" w:type="dxa"/>
            <w:vMerge/>
            <w:vAlign w:val="center"/>
          </w:tcPr>
          <w:p w14:paraId="2B3446A6" w14:textId="77777777" w:rsidR="006A5580" w:rsidRPr="00C3256F" w:rsidDel="00194D07" w:rsidRDefault="006A5580" w:rsidP="006A5580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1174" w:type="dxa"/>
            <w:vMerge/>
            <w:vAlign w:val="center"/>
          </w:tcPr>
          <w:p w14:paraId="0F870E86" w14:textId="77777777" w:rsidR="006A5580" w:rsidRPr="00C3256F" w:rsidDel="00194D07" w:rsidRDefault="006A5580" w:rsidP="006A5580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921" w:type="dxa"/>
            <w:vAlign w:val="center"/>
          </w:tcPr>
          <w:p w14:paraId="4B44D158" w14:textId="77777777" w:rsidR="006A5580" w:rsidRPr="00C3256F" w:rsidRDefault="006A5580" w:rsidP="006A5580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44" w:type="dxa"/>
            <w:vAlign w:val="center"/>
          </w:tcPr>
          <w:p w14:paraId="2A1FEC52" w14:textId="77777777" w:rsidR="006A5580" w:rsidRPr="00C3256F" w:rsidRDefault="006A5580" w:rsidP="006A5580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46" w:type="dxa"/>
            <w:vAlign w:val="center"/>
          </w:tcPr>
          <w:p w14:paraId="25B9C6FB" w14:textId="77777777" w:rsidR="006A5580" w:rsidRPr="00C3256F" w:rsidDel="00194D07" w:rsidRDefault="006A5580" w:rsidP="006A5580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sz w:val="16"/>
                <w:lang w:eastAsia="zh-CN"/>
              </w:rPr>
              <w:t>Reliability</w:t>
            </w:r>
          </w:p>
        </w:tc>
        <w:tc>
          <w:tcPr>
            <w:tcW w:w="921" w:type="dxa"/>
            <w:vAlign w:val="center"/>
          </w:tcPr>
          <w:p w14:paraId="63133FB5" w14:textId="77777777" w:rsidR="006A5580" w:rsidRPr="00C3256F" w:rsidRDefault="006A5580" w:rsidP="006A5580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44" w:type="dxa"/>
            <w:vAlign w:val="center"/>
          </w:tcPr>
          <w:p w14:paraId="747FE941" w14:textId="77777777" w:rsidR="006A5580" w:rsidRPr="00C3256F" w:rsidRDefault="006A5580" w:rsidP="006A5580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446" w:type="dxa"/>
            <w:vAlign w:val="center"/>
          </w:tcPr>
          <w:p w14:paraId="6A244F08" w14:textId="77777777" w:rsidR="006A5580" w:rsidRPr="00C3256F" w:rsidDel="00194D07" w:rsidRDefault="006A5580" w:rsidP="006A5580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sz w:val="16"/>
                <w:lang w:eastAsia="zh-CN"/>
              </w:rPr>
              <w:t>Reliability</w:t>
            </w:r>
          </w:p>
        </w:tc>
      </w:tr>
      <w:tr w:rsidR="00473F72" w:rsidRPr="004002C8" w14:paraId="6165BDCE" w14:textId="77777777" w:rsidTr="00C3256F">
        <w:trPr>
          <w:trHeight w:val="312"/>
          <w:jc w:val="center"/>
        </w:trPr>
        <w:tc>
          <w:tcPr>
            <w:tcW w:w="1218" w:type="dxa"/>
            <w:vAlign w:val="center"/>
          </w:tcPr>
          <w:p w14:paraId="11F862E6" w14:textId="00F6CB1B" w:rsidR="00473F72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1x8 SIMO, OFDMA, 14os</w:t>
            </w:r>
            <w:r>
              <w:rPr>
                <w:b w:val="0"/>
                <w:sz w:val="16"/>
                <w:lang w:eastAsia="zh-CN"/>
              </w:rPr>
              <w:t xml:space="preserve"> slot, Grant free</w:t>
            </w:r>
          </w:p>
          <w:p w14:paraId="1BED260C" w14:textId="65145129" w:rsidR="00473F72" w:rsidRPr="00C3256F" w:rsidRDefault="00473F72" w:rsidP="00473F72">
            <w:pPr>
              <w:pStyle w:val="TAH"/>
              <w:rPr>
                <w:rFonts w:hint="eastAsia"/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O</w:t>
            </w:r>
            <w:r w:rsidRPr="00C3256F">
              <w:rPr>
                <w:b w:val="0"/>
                <w:sz w:val="16"/>
                <w:lang w:eastAsia="zh-CN"/>
              </w:rPr>
              <w:t>ne</w:t>
            </w:r>
            <w:r>
              <w:rPr>
                <w:b w:val="0"/>
                <w:sz w:val="16"/>
                <w:lang w:eastAsia="zh-CN"/>
              </w:rPr>
              <w:t xml:space="preserve"> </w:t>
            </w:r>
            <w:r w:rsidRPr="00C3256F">
              <w:rPr>
                <w:b w:val="0"/>
                <w:sz w:val="16"/>
                <w:lang w:eastAsia="zh-CN"/>
              </w:rPr>
              <w:t>shot (1 PUSCH)</w:t>
            </w:r>
          </w:p>
        </w:tc>
        <w:tc>
          <w:tcPr>
            <w:tcW w:w="809" w:type="dxa"/>
            <w:vAlign w:val="center"/>
          </w:tcPr>
          <w:p w14:paraId="73D9491D" w14:textId="6E993A11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71D6C48F" w14:textId="72EBBB37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573F98DC" w14:textId="63212A70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3DD813F4" w14:textId="061BD142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25823DED" w14:textId="01F81DDA" w:rsidR="00473F72" w:rsidRPr="00C3256F" w:rsidRDefault="00473F72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99.99999%</w:t>
            </w:r>
          </w:p>
        </w:tc>
        <w:tc>
          <w:tcPr>
            <w:tcW w:w="921" w:type="dxa"/>
            <w:vAlign w:val="center"/>
          </w:tcPr>
          <w:p w14:paraId="108E6F1D" w14:textId="36E27485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43495FFC" w14:textId="2716CC77" w:rsidR="00473F72" w:rsidRPr="00C3256F" w:rsidDel="00194D07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70F42614" w14:textId="41B56FCA" w:rsidR="00473F72" w:rsidRPr="00C3256F" w:rsidDel="00194D07" w:rsidRDefault="00473F72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99.9999997%</w:t>
            </w:r>
          </w:p>
        </w:tc>
      </w:tr>
      <w:tr w:rsidR="00473F72" w:rsidRPr="004002C8" w14:paraId="3B8BEDE6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1A619CD7" w14:textId="38EAF360" w:rsidR="00CF7B01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1x2 SIMO, OFDMA, </w:t>
            </w:r>
          </w:p>
          <w:p w14:paraId="53D4D662" w14:textId="77777777" w:rsidR="00CF7B01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7os </w:t>
            </w:r>
            <w:r w:rsidR="00CF7B01">
              <w:rPr>
                <w:b w:val="0"/>
                <w:sz w:val="16"/>
                <w:lang w:eastAsia="zh-CN"/>
              </w:rPr>
              <w:t>non-slot,</w:t>
            </w:r>
          </w:p>
          <w:p w14:paraId="27245C05" w14:textId="77777777" w:rsidR="00CF7B01" w:rsidRDefault="00CF7B01" w:rsidP="00473F72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Grant free,</w:t>
            </w:r>
          </w:p>
          <w:p w14:paraId="0EBBA6F4" w14:textId="5364A166" w:rsidR="00473F72" w:rsidRPr="00C3256F" w:rsidRDefault="00D82C4A" w:rsidP="00CF7B01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2 repetitions</w:t>
            </w:r>
            <w:r w:rsidR="00473F72" w:rsidRPr="00C3256F">
              <w:rPr>
                <w:b w:val="0"/>
                <w:sz w:val="16"/>
                <w:lang w:eastAsia="zh-CN"/>
              </w:rPr>
              <w:t xml:space="preserve"> (2 PUSCH)</w:t>
            </w:r>
          </w:p>
        </w:tc>
        <w:tc>
          <w:tcPr>
            <w:tcW w:w="809" w:type="dxa"/>
            <w:vAlign w:val="center"/>
          </w:tcPr>
          <w:p w14:paraId="5000A6A5" w14:textId="0755843B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4405F723" w14:textId="6FF3FDC0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33E6C279" w14:textId="7835D58A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36BF5DBF" w14:textId="009574AB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46" w:type="dxa"/>
            <w:vAlign w:val="center"/>
          </w:tcPr>
          <w:p w14:paraId="667C2E4B" w14:textId="7EA06E4C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921" w:type="dxa"/>
            <w:vAlign w:val="center"/>
          </w:tcPr>
          <w:p w14:paraId="4508DF25" w14:textId="008BAF6C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00655780" w14:textId="5C65208C" w:rsidR="00473F72" w:rsidRPr="00C3256F" w:rsidRDefault="00473F72" w:rsidP="00473F72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2</w:t>
            </w:r>
          </w:p>
        </w:tc>
        <w:tc>
          <w:tcPr>
            <w:tcW w:w="1446" w:type="dxa"/>
            <w:vAlign w:val="center"/>
          </w:tcPr>
          <w:p w14:paraId="4ADA80CC" w14:textId="5C4A5BA3" w:rsidR="00473F72" w:rsidRPr="00C3256F" w:rsidRDefault="00473F72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99.9999</w:t>
            </w:r>
            <w:r w:rsidR="00067FDB">
              <w:rPr>
                <w:b w:val="0"/>
                <w:sz w:val="16"/>
                <w:lang w:eastAsia="zh-CN"/>
              </w:rPr>
              <w:t>6</w:t>
            </w:r>
            <w:r w:rsidRPr="00C3256F">
              <w:rPr>
                <w:b w:val="0"/>
                <w:sz w:val="16"/>
                <w:lang w:eastAsia="zh-CN"/>
              </w:rPr>
              <w:t>%</w:t>
            </w:r>
          </w:p>
        </w:tc>
      </w:tr>
      <w:tr w:rsidR="007851F8" w:rsidRPr="004002C8" w14:paraId="10F33DBC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017A1134" w14:textId="77777777" w:rsidR="00084122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4x16 SU-MIMO </w:t>
            </w:r>
          </w:p>
          <w:p w14:paraId="78EAE80D" w14:textId="59EB9862" w:rsidR="007851F8" w:rsidRPr="00A47A65" w:rsidRDefault="007851F8" w:rsidP="00A47A65">
            <w:pPr>
              <w:pStyle w:val="TAH"/>
              <w:rPr>
                <w:rFonts w:hint="eastAsia"/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14os </w:t>
            </w:r>
            <w:r w:rsidR="00084122">
              <w:rPr>
                <w:b w:val="0"/>
                <w:sz w:val="16"/>
                <w:lang w:eastAsia="zh-CN"/>
              </w:rPr>
              <w:t xml:space="preserve">slot, Grant based </w:t>
            </w:r>
            <w:r w:rsidRPr="00C3256F">
              <w:rPr>
                <w:b w:val="0"/>
                <w:sz w:val="16"/>
                <w:lang w:eastAsia="zh-CN"/>
              </w:rPr>
              <w:t>(1 PDCCH + 1 PUSCH)</w:t>
            </w:r>
          </w:p>
        </w:tc>
        <w:tc>
          <w:tcPr>
            <w:tcW w:w="809" w:type="dxa"/>
            <w:vAlign w:val="center"/>
          </w:tcPr>
          <w:p w14:paraId="66D54171" w14:textId="76BE8E31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1E3C7CAC" w14:textId="54A7C5DA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11878630" w14:textId="0B66611D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17339FA7" w14:textId="5E67DC62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328096B2" w14:textId="2BAA73BA" w:rsidR="007851F8" w:rsidRPr="00C3256F" w:rsidRDefault="007851F8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99.9999%</w:t>
            </w:r>
          </w:p>
        </w:tc>
        <w:tc>
          <w:tcPr>
            <w:tcW w:w="921" w:type="dxa"/>
            <w:vAlign w:val="center"/>
          </w:tcPr>
          <w:p w14:paraId="0A21FA04" w14:textId="5BE2BEBC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54812CA4" w14:textId="5E07C26D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1446" w:type="dxa"/>
            <w:vAlign w:val="center"/>
          </w:tcPr>
          <w:p w14:paraId="7A9A6A77" w14:textId="1A21EFE6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</w:tr>
      <w:tr w:rsidR="007851F8" w:rsidRPr="004002C8" w14:paraId="5226C700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6D27BF5D" w14:textId="77777777" w:rsidR="00EE58BE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1x8 SIMO 7os </w:t>
            </w:r>
            <w:r w:rsidR="00EE58BE">
              <w:rPr>
                <w:b w:val="0"/>
                <w:sz w:val="16"/>
                <w:lang w:eastAsia="zh-CN"/>
              </w:rPr>
              <w:t>non-slot,</w:t>
            </w:r>
          </w:p>
          <w:p w14:paraId="36A55CE6" w14:textId="7D85CA12" w:rsidR="007851F8" w:rsidRPr="00C3256F" w:rsidRDefault="00EE58BE" w:rsidP="007851F8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 xml:space="preserve">Grant free, One shot </w:t>
            </w:r>
            <w:r w:rsidR="007851F8" w:rsidRPr="00C3256F">
              <w:rPr>
                <w:b w:val="0"/>
                <w:sz w:val="16"/>
                <w:lang w:eastAsia="zh-CN"/>
              </w:rPr>
              <w:t>(1 PUSCH)</w:t>
            </w:r>
          </w:p>
        </w:tc>
        <w:tc>
          <w:tcPr>
            <w:tcW w:w="809" w:type="dxa"/>
            <w:vAlign w:val="center"/>
          </w:tcPr>
          <w:p w14:paraId="00E9C531" w14:textId="0761E7F0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233E8FEA" w14:textId="03113D7E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3223D6CE" w14:textId="4A22DBBA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23F4772A" w14:textId="5BB26712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748C4BAD" w14:textId="50EB64C4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&gt; 99.9999%</w:t>
            </w:r>
          </w:p>
        </w:tc>
        <w:tc>
          <w:tcPr>
            <w:tcW w:w="921" w:type="dxa"/>
            <w:vAlign w:val="center"/>
          </w:tcPr>
          <w:p w14:paraId="454023FF" w14:textId="2C77E58C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48B1BE56" w14:textId="43AD8641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65DFB4C5" w14:textId="04681625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&gt; 99.9999%</w:t>
            </w:r>
          </w:p>
        </w:tc>
      </w:tr>
      <w:tr w:rsidR="007851F8" w:rsidRPr="004002C8" w14:paraId="620178E9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62E400CC" w14:textId="6D737DDA" w:rsidR="007851F8" w:rsidRPr="00F77D78" w:rsidRDefault="007851F8" w:rsidP="00D82C4A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1x2 SIMO, OFDMA, 4os</w:t>
            </w:r>
            <w:r w:rsidR="00F77D78">
              <w:rPr>
                <w:b w:val="0"/>
                <w:sz w:val="16"/>
                <w:lang w:eastAsia="zh-CN"/>
              </w:rPr>
              <w:t xml:space="preserve"> non-slot, Grant free, </w:t>
            </w:r>
            <w:r w:rsidR="00D82C4A">
              <w:rPr>
                <w:b w:val="0"/>
                <w:sz w:val="16"/>
                <w:lang w:eastAsia="zh-CN"/>
              </w:rPr>
              <w:t>2 repetitions</w:t>
            </w:r>
            <w:r w:rsidRPr="00C3256F">
              <w:rPr>
                <w:b w:val="0"/>
                <w:sz w:val="16"/>
                <w:lang w:eastAsia="zh-CN"/>
              </w:rPr>
              <w:t xml:space="preserve"> (2 PUSCH)</w:t>
            </w:r>
          </w:p>
        </w:tc>
        <w:tc>
          <w:tcPr>
            <w:tcW w:w="809" w:type="dxa"/>
            <w:vAlign w:val="center"/>
          </w:tcPr>
          <w:p w14:paraId="5FFF8C51" w14:textId="520B98A9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69B6E314" w14:textId="7892A13E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2832666F" w14:textId="4DED08DD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309086F1" w14:textId="745894A1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3395A47E" w14:textId="28915840" w:rsidR="007851F8" w:rsidRPr="00C3256F" w:rsidRDefault="007851F8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99.9999999</w:t>
            </w:r>
            <w:r w:rsidR="00067FDB">
              <w:rPr>
                <w:b w:val="0"/>
                <w:sz w:val="16"/>
                <w:lang w:eastAsia="zh-CN"/>
              </w:rPr>
              <w:t>9</w:t>
            </w:r>
            <w:r w:rsidRPr="00C3256F">
              <w:rPr>
                <w:b w:val="0"/>
                <w:sz w:val="16"/>
                <w:lang w:eastAsia="zh-CN"/>
              </w:rPr>
              <w:t>%</w:t>
            </w:r>
          </w:p>
        </w:tc>
        <w:tc>
          <w:tcPr>
            <w:tcW w:w="921" w:type="dxa"/>
            <w:vAlign w:val="center"/>
          </w:tcPr>
          <w:p w14:paraId="0ED4408E" w14:textId="5C4B755C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7FBD45B3" w14:textId="6233B1E1" w:rsidR="007851F8" w:rsidRPr="00C3256F" w:rsidRDefault="007851F8" w:rsidP="007851F8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1B27D41F" w14:textId="6AF366FD" w:rsidR="007851F8" w:rsidRPr="00C3256F" w:rsidRDefault="007851F8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99.999999</w:t>
            </w:r>
            <w:r w:rsidR="00067FDB">
              <w:rPr>
                <w:b w:val="0"/>
                <w:sz w:val="16"/>
                <w:lang w:eastAsia="zh-CN"/>
              </w:rPr>
              <w:t>9</w:t>
            </w:r>
            <w:r w:rsidRPr="00C3256F">
              <w:rPr>
                <w:b w:val="0"/>
                <w:sz w:val="16"/>
                <w:lang w:eastAsia="zh-CN"/>
              </w:rPr>
              <w:t>9%</w:t>
            </w:r>
          </w:p>
        </w:tc>
      </w:tr>
      <w:tr w:rsidR="00C50F3C" w:rsidRPr="004002C8" w14:paraId="08DF52CD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6731B1C2" w14:textId="2D44598D" w:rsidR="00C50F3C" w:rsidRPr="00C3256F" w:rsidRDefault="00C50F3C" w:rsidP="0030789A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1x8 SIMO, OFDMA, 14os </w:t>
            </w:r>
            <w:r w:rsidR="0030789A">
              <w:rPr>
                <w:b w:val="0"/>
                <w:sz w:val="16"/>
                <w:lang w:eastAsia="zh-CN"/>
              </w:rPr>
              <w:t>slot, Grant free, O</w:t>
            </w:r>
            <w:r w:rsidRPr="00C3256F">
              <w:rPr>
                <w:b w:val="0"/>
                <w:sz w:val="16"/>
                <w:lang w:eastAsia="zh-CN"/>
              </w:rPr>
              <w:t>ne</w:t>
            </w:r>
            <w:r w:rsidR="0030789A">
              <w:rPr>
                <w:b w:val="0"/>
                <w:sz w:val="16"/>
                <w:lang w:eastAsia="zh-CN"/>
              </w:rPr>
              <w:t xml:space="preserve"> shot (1 PUSCH</w:t>
            </w:r>
            <w:r w:rsidR="003A26C9">
              <w:rPr>
                <w:b w:val="0"/>
                <w:sz w:val="16"/>
                <w:lang w:eastAsia="zh-CN"/>
              </w:rPr>
              <w:t>, 8RB</w:t>
            </w:r>
            <w:r w:rsidRPr="00C3256F">
              <w:rPr>
                <w:b w:val="0"/>
                <w:sz w:val="16"/>
                <w:lang w:eastAsia="zh-CN"/>
              </w:rPr>
              <w:t>)</w:t>
            </w:r>
          </w:p>
        </w:tc>
        <w:tc>
          <w:tcPr>
            <w:tcW w:w="809" w:type="dxa"/>
            <w:vAlign w:val="center"/>
          </w:tcPr>
          <w:p w14:paraId="787D49F2" w14:textId="21EC6742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798ACD62" w14:textId="0663E122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5CF62E33" w14:textId="34794842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6B572F45" w14:textId="478258BC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0ABD549E" w14:textId="7351EA2B" w:rsidR="00C50F3C" w:rsidRPr="00C3256F" w:rsidRDefault="00C50F3C" w:rsidP="00067FDB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99.9993%</w:t>
            </w:r>
          </w:p>
        </w:tc>
        <w:tc>
          <w:tcPr>
            <w:tcW w:w="921" w:type="dxa"/>
            <w:vAlign w:val="center"/>
          </w:tcPr>
          <w:p w14:paraId="1C63F044" w14:textId="3F6CD67D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41052364" w14:textId="12979D44" w:rsidR="00C50F3C" w:rsidRPr="00C3256F" w:rsidRDefault="005B18C9" w:rsidP="00C50F3C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7D2B8020" w14:textId="5D78E443" w:rsidR="00C50F3C" w:rsidRPr="00C3256F" w:rsidRDefault="00C50F3C" w:rsidP="005B18C9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99.9993%</w:t>
            </w:r>
          </w:p>
        </w:tc>
      </w:tr>
      <w:tr w:rsidR="00C50F3C" w:rsidRPr="004002C8" w14:paraId="0B9EC4D4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5AA01731" w14:textId="322C4952" w:rsidR="00C50F3C" w:rsidRPr="00C3256F" w:rsidRDefault="00C50F3C" w:rsidP="003A26C9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1x8 SIMO, OFDMA, 14os </w:t>
            </w:r>
            <w:r w:rsidR="003A26C9">
              <w:rPr>
                <w:b w:val="0"/>
                <w:sz w:val="16"/>
                <w:lang w:eastAsia="zh-CN"/>
              </w:rPr>
              <w:t>slot, Grant free O</w:t>
            </w:r>
            <w:r w:rsidRPr="00C3256F">
              <w:rPr>
                <w:b w:val="0"/>
                <w:sz w:val="16"/>
                <w:lang w:eastAsia="zh-CN"/>
              </w:rPr>
              <w:t>ne</w:t>
            </w:r>
            <w:r w:rsidR="003A26C9">
              <w:rPr>
                <w:b w:val="0"/>
                <w:sz w:val="16"/>
                <w:lang w:eastAsia="zh-CN"/>
              </w:rPr>
              <w:t xml:space="preserve"> </w:t>
            </w:r>
            <w:r w:rsidRPr="00C3256F">
              <w:rPr>
                <w:b w:val="0"/>
                <w:sz w:val="16"/>
                <w:lang w:eastAsia="zh-CN"/>
              </w:rPr>
              <w:t>shot (1 PUSCH, 12RB)</w:t>
            </w:r>
          </w:p>
        </w:tc>
        <w:tc>
          <w:tcPr>
            <w:tcW w:w="809" w:type="dxa"/>
            <w:vAlign w:val="center"/>
          </w:tcPr>
          <w:p w14:paraId="4AA69C13" w14:textId="05421CFB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74BE669B" w14:textId="32738032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4773431E" w14:textId="55C7F188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2BE2A4A6" w14:textId="29BD171B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30D34A79" w14:textId="3DB0EC1B" w:rsidR="00C50F3C" w:rsidRPr="00C3256F" w:rsidRDefault="00C50F3C" w:rsidP="0020680D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99.9992%</w:t>
            </w:r>
          </w:p>
        </w:tc>
        <w:tc>
          <w:tcPr>
            <w:tcW w:w="921" w:type="dxa"/>
            <w:vAlign w:val="center"/>
          </w:tcPr>
          <w:p w14:paraId="34DCD974" w14:textId="445791AF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178EF449" w14:textId="404532D5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623E5063" w14:textId="60839B33" w:rsidR="00C50F3C" w:rsidRPr="00C3256F" w:rsidRDefault="00C50F3C" w:rsidP="0020680D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99.9992%</w:t>
            </w:r>
          </w:p>
        </w:tc>
      </w:tr>
      <w:tr w:rsidR="00C50F3C" w:rsidRPr="004002C8" w14:paraId="47A51A29" w14:textId="77777777" w:rsidTr="00C3256F">
        <w:trPr>
          <w:trHeight w:val="300"/>
          <w:jc w:val="center"/>
        </w:trPr>
        <w:tc>
          <w:tcPr>
            <w:tcW w:w="1218" w:type="dxa"/>
            <w:vAlign w:val="center"/>
          </w:tcPr>
          <w:p w14:paraId="6439491C" w14:textId="77777777" w:rsidR="00724B65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1x8 SIMO, OFDMA, 7os</w:t>
            </w:r>
            <w:r w:rsidR="00724B65">
              <w:rPr>
                <w:b w:val="0"/>
                <w:sz w:val="16"/>
                <w:lang w:eastAsia="zh-CN"/>
              </w:rPr>
              <w:t xml:space="preserve"> non-slot,</w:t>
            </w:r>
            <w:r w:rsidRPr="00C3256F">
              <w:rPr>
                <w:b w:val="0"/>
                <w:sz w:val="16"/>
                <w:lang w:eastAsia="zh-CN"/>
              </w:rPr>
              <w:t xml:space="preserve"> </w:t>
            </w:r>
          </w:p>
          <w:p w14:paraId="13FFBE96" w14:textId="4A147AE5" w:rsidR="00C50F3C" w:rsidRPr="00C3256F" w:rsidRDefault="00724B65" w:rsidP="00724B65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b w:val="0"/>
                <w:sz w:val="16"/>
                <w:lang w:eastAsia="zh-CN"/>
              </w:rPr>
              <w:t>O</w:t>
            </w:r>
            <w:r w:rsidR="00C50F3C" w:rsidRPr="00C3256F">
              <w:rPr>
                <w:b w:val="0"/>
                <w:sz w:val="16"/>
                <w:lang w:eastAsia="zh-CN"/>
              </w:rPr>
              <w:t>ne shot (1 PUSCH,</w:t>
            </w:r>
            <w:r>
              <w:rPr>
                <w:b w:val="0"/>
                <w:sz w:val="16"/>
                <w:lang w:eastAsia="zh-CN"/>
              </w:rPr>
              <w:t xml:space="preserve"> </w:t>
            </w:r>
            <w:r w:rsidR="00C50F3C" w:rsidRPr="00C3256F">
              <w:rPr>
                <w:b w:val="0"/>
                <w:sz w:val="16"/>
                <w:lang w:eastAsia="zh-CN"/>
              </w:rPr>
              <w:t>12</w:t>
            </w:r>
            <w:r>
              <w:rPr>
                <w:b w:val="0"/>
                <w:sz w:val="16"/>
                <w:lang w:eastAsia="zh-CN"/>
              </w:rPr>
              <w:t>RB</w:t>
            </w:r>
            <w:r w:rsidR="00C50F3C" w:rsidRPr="00C3256F">
              <w:rPr>
                <w:b w:val="0"/>
                <w:sz w:val="16"/>
                <w:lang w:eastAsia="zh-CN"/>
              </w:rPr>
              <w:t>)</w:t>
            </w:r>
          </w:p>
        </w:tc>
        <w:tc>
          <w:tcPr>
            <w:tcW w:w="809" w:type="dxa"/>
            <w:vAlign w:val="center"/>
          </w:tcPr>
          <w:p w14:paraId="553F30D2" w14:textId="545E8008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 xml:space="preserve">30 </w:t>
            </w:r>
          </w:p>
        </w:tc>
        <w:tc>
          <w:tcPr>
            <w:tcW w:w="1174" w:type="dxa"/>
            <w:vAlign w:val="center"/>
          </w:tcPr>
          <w:p w14:paraId="7440C832" w14:textId="12D9C41F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616CF1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21" w:type="dxa"/>
            <w:vAlign w:val="center"/>
          </w:tcPr>
          <w:p w14:paraId="744D132F" w14:textId="5473E677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4BE5D701" w14:textId="7FE24BD7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4B760E9D" w14:textId="26CF55A6" w:rsidR="00C50F3C" w:rsidRPr="00C3256F" w:rsidRDefault="00C50F3C" w:rsidP="0020680D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99.9993%</w:t>
            </w:r>
          </w:p>
        </w:tc>
        <w:tc>
          <w:tcPr>
            <w:tcW w:w="921" w:type="dxa"/>
            <w:vAlign w:val="center"/>
          </w:tcPr>
          <w:p w14:paraId="0B1B814B" w14:textId="5F188E6B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44" w:type="dxa"/>
            <w:vAlign w:val="center"/>
          </w:tcPr>
          <w:p w14:paraId="393BCF12" w14:textId="7FDBDB69" w:rsidR="00C50F3C" w:rsidRPr="00C3256F" w:rsidRDefault="00C50F3C" w:rsidP="00C50F3C">
            <w:pPr>
              <w:pStyle w:val="TAH"/>
              <w:rPr>
                <w:b w:val="0"/>
                <w:sz w:val="16"/>
                <w:lang w:eastAsia="zh-CN"/>
              </w:rPr>
            </w:pPr>
            <w:r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446" w:type="dxa"/>
            <w:vAlign w:val="center"/>
          </w:tcPr>
          <w:p w14:paraId="4683C18D" w14:textId="2FFC24A4" w:rsidR="00C50F3C" w:rsidRPr="00C3256F" w:rsidRDefault="00C50F3C" w:rsidP="0020680D">
            <w:pPr>
              <w:pStyle w:val="TAH"/>
              <w:rPr>
                <w:b w:val="0"/>
                <w:sz w:val="16"/>
                <w:lang w:eastAsia="zh-CN"/>
              </w:rPr>
            </w:pPr>
            <w:r w:rsidRPr="00C3256F">
              <w:rPr>
                <w:b w:val="0"/>
                <w:sz w:val="16"/>
                <w:lang w:eastAsia="zh-CN"/>
              </w:rPr>
              <w:t>99.9993%</w:t>
            </w:r>
          </w:p>
        </w:tc>
      </w:tr>
    </w:tbl>
    <w:p w14:paraId="7B41CC6F" w14:textId="77777777" w:rsidR="00087B6F" w:rsidRDefault="00087B6F" w:rsidP="00F60376">
      <w:pPr>
        <w:rPr>
          <w:lang w:val="en-US" w:eastAsia="zh-CN"/>
        </w:rPr>
      </w:pPr>
    </w:p>
    <w:p w14:paraId="3F9DA180" w14:textId="146D87A0" w:rsidR="00F3330A" w:rsidRDefault="00F3330A" w:rsidP="00F3330A">
      <w:pPr>
        <w:rPr>
          <w:lang w:eastAsia="zh-CN"/>
        </w:rPr>
      </w:pPr>
      <w:r>
        <w:rPr>
          <w:lang w:eastAsia="zh-CN"/>
        </w:rPr>
        <w:t xml:space="preserve">The evaluation results of NR </w:t>
      </w:r>
      <w:r w:rsidR="00A3578D">
        <w:rPr>
          <w:lang w:eastAsia="zh-CN"/>
        </w:rPr>
        <w:t>T</w:t>
      </w:r>
      <w:r>
        <w:rPr>
          <w:lang w:eastAsia="zh-CN"/>
        </w:rPr>
        <w:t>DD for uplink reliability are provided in Table 6.1.1.2-</w:t>
      </w:r>
      <w:r w:rsidR="00A3578D">
        <w:rPr>
          <w:lang w:eastAsia="zh-CN"/>
        </w:rPr>
        <w:t>2</w:t>
      </w:r>
      <w:r>
        <w:rPr>
          <w:lang w:eastAsia="zh-CN"/>
        </w:rPr>
        <w:t xml:space="preserve">. </w:t>
      </w:r>
      <w:r w:rsidRPr="007E40DD">
        <w:rPr>
          <w:highlight w:val="yellow"/>
          <w:lang w:eastAsia="zh-CN"/>
        </w:rPr>
        <w:t>All the evaluation results are derived with less than 100 MHz</w:t>
      </w:r>
      <w:r>
        <w:rPr>
          <w:highlight w:val="yellow"/>
          <w:lang w:eastAsia="zh-CN"/>
        </w:rPr>
        <w:t xml:space="preserve"> and 40 MHz</w:t>
      </w:r>
      <w:r w:rsidRPr="007E40DD">
        <w:rPr>
          <w:highlight w:val="yellow"/>
          <w:lang w:eastAsia="zh-CN"/>
        </w:rPr>
        <w:t xml:space="preserve"> bandwidth</w:t>
      </w:r>
      <w:r>
        <w:rPr>
          <w:highlight w:val="yellow"/>
          <w:lang w:eastAsia="zh-CN"/>
        </w:rPr>
        <w:t xml:space="preserve"> for evaluation configuration A (CF = 4 GHz) and B (CF = 700 MHz), respectively</w:t>
      </w:r>
      <w:r w:rsidRPr="007E40DD">
        <w:rPr>
          <w:highlight w:val="yellow"/>
          <w:lang w:eastAsia="zh-CN"/>
        </w:rPr>
        <w:t>.</w:t>
      </w:r>
      <w:r>
        <w:rPr>
          <w:lang w:eastAsia="zh-CN"/>
        </w:rPr>
        <w:t xml:space="preserve"> </w:t>
      </w:r>
    </w:p>
    <w:p w14:paraId="11EE79BF" w14:textId="18499D44" w:rsidR="000428EA" w:rsidRPr="00F60376" w:rsidRDefault="004405F9" w:rsidP="000428EA">
      <w:pPr>
        <w:rPr>
          <w:lang w:val="en-US" w:eastAsia="zh-CN"/>
        </w:rPr>
      </w:pPr>
      <w:r>
        <w:rPr>
          <w:lang w:eastAsia="zh-CN"/>
        </w:rPr>
        <w:t>It is observed that NR fulfils the reliability requirement for uplink in a wide range of configurations.</w:t>
      </w:r>
    </w:p>
    <w:p w14:paraId="5F892C7A" w14:textId="73D8B7E1" w:rsidR="00C75475" w:rsidRDefault="00C75475" w:rsidP="00C75475">
      <w:pPr>
        <w:pStyle w:val="TH"/>
        <w:rPr>
          <w:lang w:eastAsia="zh-CN"/>
        </w:rPr>
      </w:pPr>
      <w:r>
        <w:t>Table 6</w:t>
      </w:r>
      <w:r w:rsidRPr="00D27ABC">
        <w:t>.1.1</w:t>
      </w:r>
      <w:r>
        <w:t>.2</w:t>
      </w:r>
      <w:r w:rsidRPr="00D27ABC">
        <w:t xml:space="preserve">-1 </w:t>
      </w:r>
      <w:r>
        <w:rPr>
          <w:rFonts w:hint="eastAsia"/>
          <w:lang w:eastAsia="zh-CN"/>
        </w:rPr>
        <w:t xml:space="preserve">Evaluation results of </w:t>
      </w:r>
      <w:r>
        <w:rPr>
          <w:lang w:eastAsia="zh-CN"/>
        </w:rPr>
        <w:t>uplink reliability</w:t>
      </w:r>
      <w:r>
        <w:rPr>
          <w:rFonts w:hint="eastAsia"/>
          <w:lang w:eastAsia="zh-CN"/>
        </w:rPr>
        <w:t xml:space="preserve"> for </w:t>
      </w:r>
      <w:r w:rsidRPr="00D27ABC">
        <w:t>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DD</w:t>
      </w:r>
    </w:p>
    <w:p w14:paraId="2C7C2940" w14:textId="77777777" w:rsidR="00C75475" w:rsidRDefault="00C75475" w:rsidP="00C75475">
      <w:pPr>
        <w:pStyle w:val="TH"/>
        <w:rPr>
          <w:lang w:eastAsia="zh-CN"/>
        </w:rPr>
      </w:pPr>
      <w:r w:rsidRPr="00F875B0">
        <w:rPr>
          <w:lang w:eastAsia="zh-CN"/>
        </w:rPr>
        <w:t>(a)</w:t>
      </w:r>
      <w:r>
        <w:rPr>
          <w:lang w:eastAsia="zh-CN"/>
        </w:rPr>
        <w:t xml:space="preserve"> Evaluation configuration A (CF = 4 GHz)</w:t>
      </w:r>
    </w:p>
    <w:p w14:paraId="09613342" w14:textId="77777777" w:rsidR="00F7429B" w:rsidRPr="00C75475" w:rsidRDefault="00F7429B" w:rsidP="00F7429B">
      <w:pPr>
        <w:rPr>
          <w:lang w:eastAsia="zh-CN"/>
        </w:rPr>
      </w:pPr>
    </w:p>
    <w:tbl>
      <w:tblPr>
        <w:tblW w:w="97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39"/>
        <w:gridCol w:w="821"/>
        <w:gridCol w:w="986"/>
        <w:gridCol w:w="1194"/>
        <w:gridCol w:w="936"/>
        <w:gridCol w:w="857"/>
        <w:gridCol w:w="1204"/>
        <w:gridCol w:w="936"/>
        <w:gridCol w:w="857"/>
        <w:gridCol w:w="972"/>
      </w:tblGrid>
      <w:tr w:rsidR="00F7429B" w:rsidRPr="004002C8" w:rsidDel="00194D07" w14:paraId="2092C799" w14:textId="77777777" w:rsidTr="00591AE7">
        <w:trPr>
          <w:trHeight w:val="250"/>
          <w:jc w:val="center"/>
        </w:trPr>
        <w:tc>
          <w:tcPr>
            <w:tcW w:w="1268" w:type="dxa"/>
            <w:vMerge w:val="restart"/>
            <w:vAlign w:val="center"/>
          </w:tcPr>
          <w:p w14:paraId="70F81ED3" w14:textId="77777777" w:rsidR="00F7429B" w:rsidRPr="00F01E01" w:rsidRDefault="00F7429B" w:rsidP="00F01E01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lastRenderedPageBreak/>
              <w:t>Scheme and antenna configuration</w:t>
            </w:r>
          </w:p>
        </w:tc>
        <w:tc>
          <w:tcPr>
            <w:tcW w:w="792" w:type="dxa"/>
            <w:vMerge w:val="restart"/>
            <w:vAlign w:val="center"/>
          </w:tcPr>
          <w:p w14:paraId="79C3792A" w14:textId="06A03AFE" w:rsidR="00F7429B" w:rsidRPr="004002C8" w:rsidRDefault="00F7429B" w:rsidP="00F01E0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Sub-carrier spacing</w:t>
            </w:r>
            <w:r w:rsidR="0039554C">
              <w:rPr>
                <w:sz w:val="16"/>
                <w:lang w:eastAsia="zh-CN"/>
              </w:rPr>
              <w:t xml:space="preserve"> [kHz]</w:t>
            </w:r>
          </w:p>
        </w:tc>
        <w:tc>
          <w:tcPr>
            <w:tcW w:w="949" w:type="dxa"/>
            <w:vMerge w:val="restart"/>
            <w:vAlign w:val="center"/>
          </w:tcPr>
          <w:p w14:paraId="5B0C2B7B" w14:textId="77777777" w:rsidR="00F7429B" w:rsidRPr="00672387" w:rsidRDefault="00F7429B" w:rsidP="00F01E01">
            <w:pPr>
              <w:pStyle w:val="TAH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F</w:t>
            </w:r>
            <w:r>
              <w:rPr>
                <w:sz w:val="16"/>
                <w:lang w:eastAsia="zh-CN"/>
              </w:rPr>
              <w:t>rame structure</w:t>
            </w:r>
          </w:p>
        </w:tc>
        <w:tc>
          <w:tcPr>
            <w:tcW w:w="1147" w:type="dxa"/>
            <w:vMerge w:val="restart"/>
            <w:vAlign w:val="center"/>
          </w:tcPr>
          <w:p w14:paraId="7CECE4D2" w14:textId="77777777" w:rsidR="00F7429B" w:rsidRPr="00F01E01" w:rsidRDefault="00F7429B" w:rsidP="00F01E01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t>ITU</w:t>
            </w:r>
          </w:p>
          <w:p w14:paraId="27135602" w14:textId="77777777" w:rsidR="00F7429B" w:rsidRPr="00F01E01" w:rsidRDefault="00F7429B" w:rsidP="00F01E01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t>Requirement</w:t>
            </w:r>
            <w:r w:rsidRPr="004002C8">
              <w:rPr>
                <w:rFonts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2883" w:type="dxa"/>
            <w:gridSpan w:val="3"/>
            <w:vAlign w:val="center"/>
          </w:tcPr>
          <w:p w14:paraId="2BD75F2C" w14:textId="77777777" w:rsidR="00F7429B" w:rsidRPr="004002C8" w:rsidRDefault="00F7429B" w:rsidP="00F01E0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 model A</w:t>
            </w:r>
          </w:p>
        </w:tc>
        <w:tc>
          <w:tcPr>
            <w:tcW w:w="2662" w:type="dxa"/>
            <w:gridSpan w:val="3"/>
            <w:vAlign w:val="center"/>
          </w:tcPr>
          <w:p w14:paraId="006AE9AA" w14:textId="77777777" w:rsidR="00F7429B" w:rsidRPr="004002C8" w:rsidRDefault="00F7429B" w:rsidP="00F01E01">
            <w:pPr>
              <w:pStyle w:val="TAH"/>
              <w:rPr>
                <w:sz w:val="16"/>
                <w:lang w:eastAsia="zh-CN"/>
              </w:rPr>
            </w:pPr>
            <w:r w:rsidRPr="004002C8">
              <w:rPr>
                <w:rFonts w:hint="eastAsia"/>
                <w:sz w:val="16"/>
                <w:lang w:eastAsia="zh-CN"/>
              </w:rPr>
              <w:t>Channel model B</w:t>
            </w:r>
          </w:p>
        </w:tc>
      </w:tr>
      <w:tr w:rsidR="00F01E01" w:rsidRPr="004002C8" w:rsidDel="00194D07" w14:paraId="47899D00" w14:textId="77777777" w:rsidTr="00591AE7">
        <w:trPr>
          <w:trHeight w:val="250"/>
          <w:jc w:val="center"/>
        </w:trPr>
        <w:tc>
          <w:tcPr>
            <w:tcW w:w="1268" w:type="dxa"/>
            <w:vMerge/>
            <w:vAlign w:val="center"/>
          </w:tcPr>
          <w:p w14:paraId="39FFEBD6" w14:textId="77777777" w:rsidR="00F7429B" w:rsidRPr="00F01E01" w:rsidRDefault="00F7429B" w:rsidP="00CF5053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792" w:type="dxa"/>
            <w:vMerge/>
            <w:vAlign w:val="center"/>
          </w:tcPr>
          <w:p w14:paraId="2A073903" w14:textId="77777777" w:rsidR="00F7429B" w:rsidRPr="00F01E01" w:rsidDel="00194D07" w:rsidRDefault="00F7429B" w:rsidP="00CF5053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949" w:type="dxa"/>
            <w:vMerge/>
          </w:tcPr>
          <w:p w14:paraId="7222F62A" w14:textId="77777777" w:rsidR="00F7429B" w:rsidRPr="00F01E01" w:rsidDel="00194D07" w:rsidRDefault="00F7429B" w:rsidP="00CF5053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1147" w:type="dxa"/>
            <w:vMerge/>
            <w:vAlign w:val="center"/>
          </w:tcPr>
          <w:p w14:paraId="424A8D70" w14:textId="77777777" w:rsidR="00F7429B" w:rsidRPr="00F01E01" w:rsidDel="00194D07" w:rsidRDefault="00F7429B" w:rsidP="00CF5053">
            <w:pPr>
              <w:pStyle w:val="TAH"/>
              <w:rPr>
                <w:sz w:val="16"/>
                <w:lang w:eastAsia="zh-CN"/>
              </w:rPr>
            </w:pPr>
          </w:p>
        </w:tc>
        <w:tc>
          <w:tcPr>
            <w:tcW w:w="901" w:type="dxa"/>
            <w:vAlign w:val="center"/>
          </w:tcPr>
          <w:p w14:paraId="4120D5FB" w14:textId="77777777" w:rsidR="00F7429B" w:rsidRPr="00F01E01" w:rsidRDefault="00F7429B" w:rsidP="00CF5053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26" w:type="dxa"/>
            <w:vAlign w:val="center"/>
          </w:tcPr>
          <w:p w14:paraId="23BDE549" w14:textId="77777777" w:rsidR="00F7429B" w:rsidRPr="00F01E01" w:rsidRDefault="00F7429B" w:rsidP="00CF5053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1156" w:type="dxa"/>
            <w:vAlign w:val="center"/>
          </w:tcPr>
          <w:p w14:paraId="4711F8F6" w14:textId="77777777" w:rsidR="00F7429B" w:rsidRPr="00F01E01" w:rsidDel="00194D07" w:rsidRDefault="00F7429B" w:rsidP="00CF5053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sz w:val="16"/>
                <w:lang w:eastAsia="zh-CN"/>
              </w:rPr>
              <w:t>Reliability</w:t>
            </w:r>
          </w:p>
        </w:tc>
        <w:tc>
          <w:tcPr>
            <w:tcW w:w="901" w:type="dxa"/>
            <w:vAlign w:val="center"/>
          </w:tcPr>
          <w:p w14:paraId="1788CE3C" w14:textId="77777777" w:rsidR="00F7429B" w:rsidRPr="00F01E01" w:rsidRDefault="00F7429B" w:rsidP="00CF5053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t>Channel condition</w:t>
            </w:r>
          </w:p>
        </w:tc>
        <w:tc>
          <w:tcPr>
            <w:tcW w:w="826" w:type="dxa"/>
            <w:vAlign w:val="center"/>
          </w:tcPr>
          <w:p w14:paraId="765C979B" w14:textId="77777777" w:rsidR="00F7429B" w:rsidRPr="00F01E01" w:rsidRDefault="00F7429B" w:rsidP="00CF5053">
            <w:pPr>
              <w:pStyle w:val="TAH"/>
              <w:rPr>
                <w:sz w:val="16"/>
                <w:lang w:eastAsia="zh-CN"/>
              </w:rPr>
            </w:pPr>
            <w:r w:rsidRPr="00F01E01">
              <w:rPr>
                <w:rFonts w:hint="eastAsia"/>
                <w:sz w:val="16"/>
                <w:lang w:eastAsia="zh-CN"/>
              </w:rPr>
              <w:t>Number of samples</w:t>
            </w:r>
          </w:p>
        </w:tc>
        <w:tc>
          <w:tcPr>
            <w:tcW w:w="935" w:type="dxa"/>
            <w:vAlign w:val="center"/>
          </w:tcPr>
          <w:p w14:paraId="5930FDE8" w14:textId="77777777" w:rsidR="00F7429B" w:rsidRPr="00F01E01" w:rsidDel="00194D07" w:rsidRDefault="00F7429B" w:rsidP="00CF5053">
            <w:pPr>
              <w:pStyle w:val="TAH"/>
              <w:rPr>
                <w:sz w:val="16"/>
                <w:lang w:eastAsia="zh-CN"/>
              </w:rPr>
            </w:pPr>
            <w:r w:rsidRPr="00C3256F">
              <w:rPr>
                <w:sz w:val="16"/>
                <w:lang w:eastAsia="zh-CN"/>
              </w:rPr>
              <w:t>Reliability</w:t>
            </w:r>
          </w:p>
        </w:tc>
      </w:tr>
      <w:tr w:rsidR="005329C9" w:rsidRPr="004002C8" w14:paraId="51351B1B" w14:textId="77777777" w:rsidTr="00591AE7">
        <w:trPr>
          <w:trHeight w:val="312"/>
          <w:jc w:val="center"/>
        </w:trPr>
        <w:tc>
          <w:tcPr>
            <w:tcW w:w="1268" w:type="dxa"/>
            <w:vAlign w:val="center"/>
          </w:tcPr>
          <w:p w14:paraId="084C8B35" w14:textId="46349B43" w:rsidR="007B0E05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b w:val="0"/>
                <w:sz w:val="16"/>
                <w:lang w:eastAsia="zh-CN"/>
              </w:rPr>
              <w:t>2x8 SIMO OFDMA,</w:t>
            </w:r>
          </w:p>
          <w:p w14:paraId="644AC232" w14:textId="77777777" w:rsidR="007B0E05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b w:val="0"/>
                <w:sz w:val="16"/>
                <w:lang w:eastAsia="zh-CN"/>
              </w:rPr>
              <w:t>4os</w:t>
            </w:r>
            <w:r w:rsidR="007B0E05">
              <w:rPr>
                <w:b w:val="0"/>
                <w:sz w:val="16"/>
                <w:lang w:eastAsia="zh-CN"/>
              </w:rPr>
              <w:t xml:space="preserve"> non-slot</w:t>
            </w:r>
            <w:r w:rsidRPr="00421756">
              <w:rPr>
                <w:b w:val="0"/>
                <w:sz w:val="16"/>
                <w:lang w:eastAsia="zh-CN"/>
              </w:rPr>
              <w:t xml:space="preserve">, </w:t>
            </w:r>
            <w:r w:rsidR="007B0E05">
              <w:rPr>
                <w:b w:val="0"/>
                <w:sz w:val="16"/>
                <w:lang w:eastAsia="zh-CN"/>
              </w:rPr>
              <w:t>Grant free,</w:t>
            </w:r>
          </w:p>
          <w:p w14:paraId="3D034F4A" w14:textId="134EC003" w:rsidR="005329C9" w:rsidRPr="00421756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b w:val="0"/>
                <w:sz w:val="16"/>
                <w:lang w:eastAsia="zh-CN"/>
              </w:rPr>
              <w:t>2 repetition</w:t>
            </w:r>
            <w:r w:rsidR="007B0E05">
              <w:rPr>
                <w:b w:val="0"/>
                <w:sz w:val="16"/>
                <w:lang w:eastAsia="zh-CN"/>
              </w:rPr>
              <w:t xml:space="preserve">s </w:t>
            </w:r>
            <w:r w:rsidRPr="00421756">
              <w:rPr>
                <w:b w:val="0"/>
                <w:sz w:val="16"/>
                <w:lang w:eastAsia="zh-CN"/>
              </w:rPr>
              <w:t>(2 PUSCH)</w:t>
            </w:r>
          </w:p>
        </w:tc>
        <w:tc>
          <w:tcPr>
            <w:tcW w:w="792" w:type="dxa"/>
            <w:vAlign w:val="center"/>
          </w:tcPr>
          <w:p w14:paraId="47CEBFC1" w14:textId="102D97F4" w:rsidR="005329C9" w:rsidRPr="00421756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b w:val="0"/>
                <w:sz w:val="16"/>
                <w:lang w:eastAsia="zh-CN"/>
              </w:rPr>
              <w:t>60</w:t>
            </w:r>
          </w:p>
        </w:tc>
        <w:tc>
          <w:tcPr>
            <w:tcW w:w="949" w:type="dxa"/>
            <w:vAlign w:val="center"/>
          </w:tcPr>
          <w:p w14:paraId="30D09760" w14:textId="402B3200" w:rsidR="005329C9" w:rsidRPr="00421756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b w:val="0"/>
                <w:sz w:val="16"/>
                <w:lang w:eastAsia="zh-CN"/>
              </w:rPr>
              <w:t xml:space="preserve">0.5ms periodicity </w:t>
            </w:r>
            <w:r w:rsidRPr="00421756">
              <w:rPr>
                <w:b w:val="0"/>
                <w:sz w:val="16"/>
                <w:lang w:eastAsia="zh-CN"/>
              </w:rPr>
              <w:br/>
              <w:t>DL:UL=1:1</w:t>
            </w:r>
          </w:p>
        </w:tc>
        <w:tc>
          <w:tcPr>
            <w:tcW w:w="1147" w:type="dxa"/>
            <w:vAlign w:val="center"/>
          </w:tcPr>
          <w:p w14:paraId="7A4803E2" w14:textId="26CBE326" w:rsidR="005329C9" w:rsidRPr="00421756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b w:val="0"/>
                <w:sz w:val="16"/>
                <w:lang w:eastAsia="zh-CN"/>
              </w:rPr>
              <w:t>99.999%</w:t>
            </w:r>
          </w:p>
        </w:tc>
        <w:tc>
          <w:tcPr>
            <w:tcW w:w="901" w:type="dxa"/>
            <w:vAlign w:val="center"/>
          </w:tcPr>
          <w:p w14:paraId="37C9F1A2" w14:textId="0ADFC93D" w:rsidR="005329C9" w:rsidRPr="00421756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26" w:type="dxa"/>
            <w:vAlign w:val="center"/>
          </w:tcPr>
          <w:p w14:paraId="5947A97E" w14:textId="68182AE2" w:rsidR="005329C9" w:rsidRPr="00C3256F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rFonts w:hint="eastAsia"/>
                <w:b w:val="0"/>
                <w:sz w:val="16"/>
                <w:lang w:eastAsia="zh-CN"/>
              </w:rPr>
              <w:t>1</w:t>
            </w:r>
          </w:p>
        </w:tc>
        <w:tc>
          <w:tcPr>
            <w:tcW w:w="1156" w:type="dxa"/>
            <w:vAlign w:val="center"/>
          </w:tcPr>
          <w:p w14:paraId="2D3E3837" w14:textId="5429F2FB" w:rsidR="005329C9" w:rsidRPr="00C3256F" w:rsidRDefault="005329C9" w:rsidP="00B874A9">
            <w:pPr>
              <w:spacing w:after="0"/>
              <w:jc w:val="center"/>
              <w:rPr>
                <w:b/>
                <w:sz w:val="16"/>
                <w:lang w:eastAsia="zh-CN"/>
              </w:rPr>
            </w:pPr>
            <w:r w:rsidRPr="00E72E47">
              <w:rPr>
                <w:rFonts w:ascii="Arial" w:hAnsi="Arial"/>
                <w:sz w:val="16"/>
                <w:lang w:eastAsia="zh-CN"/>
              </w:rPr>
              <w:t>99.9999910%</w:t>
            </w:r>
          </w:p>
        </w:tc>
        <w:tc>
          <w:tcPr>
            <w:tcW w:w="901" w:type="dxa"/>
            <w:vAlign w:val="center"/>
          </w:tcPr>
          <w:p w14:paraId="46FF6FF8" w14:textId="3EE502E9" w:rsidR="005329C9" w:rsidRPr="00421756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421756">
              <w:rPr>
                <w:rFonts w:hint="eastAsia"/>
                <w:b w:val="0"/>
                <w:sz w:val="16"/>
                <w:lang w:eastAsia="zh-CN"/>
              </w:rPr>
              <w:t>NLOS</w:t>
            </w:r>
          </w:p>
        </w:tc>
        <w:tc>
          <w:tcPr>
            <w:tcW w:w="826" w:type="dxa"/>
            <w:vAlign w:val="center"/>
          </w:tcPr>
          <w:p w14:paraId="50775CB4" w14:textId="048C9037" w:rsidR="005329C9" w:rsidRPr="00C3256F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  <w:tc>
          <w:tcPr>
            <w:tcW w:w="935" w:type="dxa"/>
            <w:vAlign w:val="center"/>
          </w:tcPr>
          <w:p w14:paraId="0E2C368B" w14:textId="77777777" w:rsidR="005329C9" w:rsidRPr="00C3256F" w:rsidRDefault="005329C9" w:rsidP="00B874A9">
            <w:pPr>
              <w:pStyle w:val="TAH"/>
              <w:rPr>
                <w:b w:val="0"/>
                <w:sz w:val="16"/>
                <w:lang w:eastAsia="zh-CN"/>
              </w:rPr>
            </w:pPr>
            <w:r w:rsidRPr="00125AC3">
              <w:rPr>
                <w:rFonts w:hint="eastAsia"/>
                <w:b w:val="0"/>
                <w:sz w:val="16"/>
                <w:lang w:eastAsia="zh-CN"/>
              </w:rPr>
              <w:t>－</w:t>
            </w:r>
          </w:p>
        </w:tc>
      </w:tr>
    </w:tbl>
    <w:p w14:paraId="61FB240B" w14:textId="77777777" w:rsidR="000428EA" w:rsidRPr="00F60376" w:rsidRDefault="000428EA" w:rsidP="00F60376">
      <w:pPr>
        <w:rPr>
          <w:lang w:val="en-US" w:eastAsia="zh-CN"/>
        </w:rPr>
      </w:pPr>
      <w:bookmarkStart w:id="4" w:name="_GoBack"/>
      <w:bookmarkEnd w:id="4"/>
    </w:p>
    <w:sectPr w:rsidR="000428EA" w:rsidRPr="00F60376" w:rsidSect="00850BF5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D628B" w14:textId="77777777" w:rsidR="00551314" w:rsidRDefault="00551314">
      <w:r>
        <w:separator/>
      </w:r>
    </w:p>
  </w:endnote>
  <w:endnote w:type="continuationSeparator" w:id="0">
    <w:p w14:paraId="012A5D6F" w14:textId="77777777" w:rsidR="00551314" w:rsidRDefault="0055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B3343" w14:textId="77777777"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D08C" w14:textId="77777777" w:rsidR="00551314" w:rsidRDefault="00551314">
      <w:r>
        <w:separator/>
      </w:r>
    </w:p>
  </w:footnote>
  <w:footnote w:type="continuationSeparator" w:id="0">
    <w:p w14:paraId="471D1290" w14:textId="77777777" w:rsidR="00551314" w:rsidRDefault="0055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4DCE" w14:textId="77777777" w:rsidR="00E8629F" w:rsidRDefault="00EB45F6">
    <w:pPr>
      <w:pStyle w:val="a3"/>
      <w:framePr w:wrap="auto" w:vAnchor="text" w:hAnchor="margin" w:xAlign="right" w:y="1"/>
      <w:widowControl/>
    </w:pPr>
    <w:r>
      <w:fldChar w:fldCharType="begin"/>
    </w:r>
    <w:r w:rsidR="00473688">
      <w:instrText xml:space="preserve"> STYLEREF ZA </w:instrText>
    </w:r>
    <w:r>
      <w:fldChar w:fldCharType="separate"/>
    </w:r>
    <w:r w:rsidR="00A049E9">
      <w:rPr>
        <w:rFonts w:hint="eastAsia"/>
        <w:b w:val="0"/>
        <w:bCs/>
        <w:lang w:eastAsia="zh-CN"/>
      </w:rPr>
      <w:t>错误</w:t>
    </w:r>
    <w:r w:rsidR="00A049E9">
      <w:rPr>
        <w:rFonts w:hint="eastAsia"/>
        <w:b w:val="0"/>
        <w:bCs/>
        <w:lang w:eastAsia="zh-CN"/>
      </w:rPr>
      <w:t>!</w:t>
    </w:r>
    <w:r w:rsidR="00A049E9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6BE286BD" w14:textId="77777777" w:rsidR="00E8629F" w:rsidRDefault="00EB45F6">
    <w:pPr>
      <w:pStyle w:val="a3"/>
      <w:framePr w:wrap="auto" w:vAnchor="text" w:hAnchor="margin" w:xAlign="center" w:y="1"/>
      <w:widowControl/>
    </w:pPr>
    <w:r>
      <w:fldChar w:fldCharType="begin"/>
    </w:r>
    <w:r w:rsidR="00473688">
      <w:instrText xml:space="preserve"> PAGE </w:instrText>
    </w:r>
    <w:r>
      <w:fldChar w:fldCharType="separate"/>
    </w:r>
    <w:r w:rsidR="00A049E9">
      <w:t>4</w:t>
    </w:r>
    <w:r>
      <w:fldChar w:fldCharType="end"/>
    </w:r>
  </w:p>
  <w:p w14:paraId="6C57F59F" w14:textId="77777777" w:rsidR="00E8629F" w:rsidRDefault="00EB45F6">
    <w:pPr>
      <w:pStyle w:val="a3"/>
      <w:framePr w:wrap="auto" w:vAnchor="text" w:hAnchor="margin" w:y="1"/>
      <w:widowControl/>
    </w:pPr>
    <w:r>
      <w:fldChar w:fldCharType="begin"/>
    </w:r>
    <w:r w:rsidR="00473688">
      <w:instrText xml:space="preserve"> STYLEREF ZGSM </w:instrText>
    </w:r>
    <w:r>
      <w:fldChar w:fldCharType="separate"/>
    </w:r>
    <w:r w:rsidR="00A049E9">
      <w:rPr>
        <w:rFonts w:hint="eastAsia"/>
        <w:b w:val="0"/>
        <w:bCs/>
        <w:lang w:eastAsia="zh-CN"/>
      </w:rPr>
      <w:t>错误</w:t>
    </w:r>
    <w:r w:rsidR="00A049E9">
      <w:rPr>
        <w:rFonts w:hint="eastAsia"/>
        <w:b w:val="0"/>
        <w:bCs/>
        <w:lang w:eastAsia="zh-CN"/>
      </w:rPr>
      <w:t>!</w:t>
    </w:r>
    <w:r w:rsidR="00A049E9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0576C36F" w14:textId="77777777"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4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3C1D1D"/>
    <w:multiLevelType w:val="hybridMultilevel"/>
    <w:tmpl w:val="9DE4D7E2"/>
    <w:lvl w:ilvl="0" w:tplc="B8EA6B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B01271"/>
    <w:multiLevelType w:val="hybridMultilevel"/>
    <w:tmpl w:val="47A62C0E"/>
    <w:lvl w:ilvl="0" w:tplc="0F00B8B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E52"/>
    <w:rsid w:val="00007497"/>
    <w:rsid w:val="00012F55"/>
    <w:rsid w:val="00016294"/>
    <w:rsid w:val="0001633A"/>
    <w:rsid w:val="00017E28"/>
    <w:rsid w:val="0002191D"/>
    <w:rsid w:val="00021BB0"/>
    <w:rsid w:val="000266A0"/>
    <w:rsid w:val="00031C1D"/>
    <w:rsid w:val="0004083B"/>
    <w:rsid w:val="000428EA"/>
    <w:rsid w:val="00045557"/>
    <w:rsid w:val="00067FDB"/>
    <w:rsid w:val="00071209"/>
    <w:rsid w:val="00071582"/>
    <w:rsid w:val="00076657"/>
    <w:rsid w:val="000801FA"/>
    <w:rsid w:val="00084122"/>
    <w:rsid w:val="00085221"/>
    <w:rsid w:val="00086554"/>
    <w:rsid w:val="00086FAD"/>
    <w:rsid w:val="00087B6F"/>
    <w:rsid w:val="00093E7E"/>
    <w:rsid w:val="00096C63"/>
    <w:rsid w:val="000A6516"/>
    <w:rsid w:val="000B4CC3"/>
    <w:rsid w:val="000B66D4"/>
    <w:rsid w:val="000C4C8D"/>
    <w:rsid w:val="000C69BF"/>
    <w:rsid w:val="000C76F5"/>
    <w:rsid w:val="000D1101"/>
    <w:rsid w:val="000D6CFC"/>
    <w:rsid w:val="000E3F49"/>
    <w:rsid w:val="000E4A18"/>
    <w:rsid w:val="000E7B98"/>
    <w:rsid w:val="000F1742"/>
    <w:rsid w:val="000F57CF"/>
    <w:rsid w:val="00105ED0"/>
    <w:rsid w:val="00106014"/>
    <w:rsid w:val="00110C07"/>
    <w:rsid w:val="00121800"/>
    <w:rsid w:val="0012332B"/>
    <w:rsid w:val="00123A46"/>
    <w:rsid w:val="00125AC3"/>
    <w:rsid w:val="00127E58"/>
    <w:rsid w:val="00140AAF"/>
    <w:rsid w:val="00142914"/>
    <w:rsid w:val="00146A72"/>
    <w:rsid w:val="00153528"/>
    <w:rsid w:val="00155FD1"/>
    <w:rsid w:val="0016248A"/>
    <w:rsid w:val="0016342D"/>
    <w:rsid w:val="001650DC"/>
    <w:rsid w:val="00166908"/>
    <w:rsid w:val="0017618A"/>
    <w:rsid w:val="00183F70"/>
    <w:rsid w:val="0018446F"/>
    <w:rsid w:val="00187897"/>
    <w:rsid w:val="00193465"/>
    <w:rsid w:val="00195054"/>
    <w:rsid w:val="001A08AA"/>
    <w:rsid w:val="001A1BBF"/>
    <w:rsid w:val="001A20BC"/>
    <w:rsid w:val="001A21E4"/>
    <w:rsid w:val="001A269A"/>
    <w:rsid w:val="001A3120"/>
    <w:rsid w:val="001A7CBC"/>
    <w:rsid w:val="001B77FD"/>
    <w:rsid w:val="001C3A35"/>
    <w:rsid w:val="001C6CC8"/>
    <w:rsid w:val="001D141A"/>
    <w:rsid w:val="001D69E3"/>
    <w:rsid w:val="001D6FE7"/>
    <w:rsid w:val="001E749A"/>
    <w:rsid w:val="0020003E"/>
    <w:rsid w:val="0020680D"/>
    <w:rsid w:val="00211770"/>
    <w:rsid w:val="00212373"/>
    <w:rsid w:val="002138EA"/>
    <w:rsid w:val="00214FBD"/>
    <w:rsid w:val="00220E9E"/>
    <w:rsid w:val="00221FB9"/>
    <w:rsid w:val="00222897"/>
    <w:rsid w:val="00225006"/>
    <w:rsid w:val="0023171E"/>
    <w:rsid w:val="00233019"/>
    <w:rsid w:val="00235394"/>
    <w:rsid w:val="002443C1"/>
    <w:rsid w:val="0024736D"/>
    <w:rsid w:val="00247AE2"/>
    <w:rsid w:val="00251AB5"/>
    <w:rsid w:val="00253B83"/>
    <w:rsid w:val="00255CC3"/>
    <w:rsid w:val="0026179F"/>
    <w:rsid w:val="0026613F"/>
    <w:rsid w:val="00270AE6"/>
    <w:rsid w:val="00273C8C"/>
    <w:rsid w:val="00274E1A"/>
    <w:rsid w:val="00282213"/>
    <w:rsid w:val="00284215"/>
    <w:rsid w:val="0028775A"/>
    <w:rsid w:val="002934AE"/>
    <w:rsid w:val="002A4B9B"/>
    <w:rsid w:val="002B2A03"/>
    <w:rsid w:val="002B405E"/>
    <w:rsid w:val="002B771C"/>
    <w:rsid w:val="002C4F05"/>
    <w:rsid w:val="002E5D37"/>
    <w:rsid w:val="002F1765"/>
    <w:rsid w:val="002F4093"/>
    <w:rsid w:val="003026A5"/>
    <w:rsid w:val="00305C37"/>
    <w:rsid w:val="0030789A"/>
    <w:rsid w:val="00326F16"/>
    <w:rsid w:val="00327C42"/>
    <w:rsid w:val="00334012"/>
    <w:rsid w:val="003401FC"/>
    <w:rsid w:val="0034162B"/>
    <w:rsid w:val="00365677"/>
    <w:rsid w:val="00366857"/>
    <w:rsid w:val="00367724"/>
    <w:rsid w:val="003706FD"/>
    <w:rsid w:val="0037124F"/>
    <w:rsid w:val="0038235F"/>
    <w:rsid w:val="00390C72"/>
    <w:rsid w:val="0039554C"/>
    <w:rsid w:val="00395D00"/>
    <w:rsid w:val="003A26C9"/>
    <w:rsid w:val="003A68E6"/>
    <w:rsid w:val="003B5E4B"/>
    <w:rsid w:val="003D6EAA"/>
    <w:rsid w:val="003D7224"/>
    <w:rsid w:val="003D7C19"/>
    <w:rsid w:val="003F5F31"/>
    <w:rsid w:val="004036AD"/>
    <w:rsid w:val="00405A3E"/>
    <w:rsid w:val="00412CB4"/>
    <w:rsid w:val="004161F3"/>
    <w:rsid w:val="0041638B"/>
    <w:rsid w:val="00420263"/>
    <w:rsid w:val="00421756"/>
    <w:rsid w:val="004405F9"/>
    <w:rsid w:val="0044263A"/>
    <w:rsid w:val="00444225"/>
    <w:rsid w:val="00450ADA"/>
    <w:rsid w:val="00457279"/>
    <w:rsid w:val="00465C95"/>
    <w:rsid w:val="00473688"/>
    <w:rsid w:val="00473F72"/>
    <w:rsid w:val="00476F90"/>
    <w:rsid w:val="004865B0"/>
    <w:rsid w:val="004978B5"/>
    <w:rsid w:val="004A17C7"/>
    <w:rsid w:val="004B3A14"/>
    <w:rsid w:val="004B6726"/>
    <w:rsid w:val="004C1BBD"/>
    <w:rsid w:val="004C1CF7"/>
    <w:rsid w:val="004C3B05"/>
    <w:rsid w:val="004C683E"/>
    <w:rsid w:val="004C733B"/>
    <w:rsid w:val="004C7483"/>
    <w:rsid w:val="004E09B5"/>
    <w:rsid w:val="004E0E01"/>
    <w:rsid w:val="004F2205"/>
    <w:rsid w:val="004F7A3D"/>
    <w:rsid w:val="00502352"/>
    <w:rsid w:val="00505BFA"/>
    <w:rsid w:val="00511A42"/>
    <w:rsid w:val="00511E33"/>
    <w:rsid w:val="005329C9"/>
    <w:rsid w:val="00535AFB"/>
    <w:rsid w:val="0053664F"/>
    <w:rsid w:val="00537227"/>
    <w:rsid w:val="00542903"/>
    <w:rsid w:val="005469A0"/>
    <w:rsid w:val="00551314"/>
    <w:rsid w:val="00563DB6"/>
    <w:rsid w:val="00564330"/>
    <w:rsid w:val="00572D0F"/>
    <w:rsid w:val="00574AD5"/>
    <w:rsid w:val="005854AB"/>
    <w:rsid w:val="005857EB"/>
    <w:rsid w:val="00591577"/>
    <w:rsid w:val="00591AE7"/>
    <w:rsid w:val="0059231F"/>
    <w:rsid w:val="0059789A"/>
    <w:rsid w:val="005A3D29"/>
    <w:rsid w:val="005A6B91"/>
    <w:rsid w:val="005B18C9"/>
    <w:rsid w:val="005B5917"/>
    <w:rsid w:val="005B7F89"/>
    <w:rsid w:val="005C5BAB"/>
    <w:rsid w:val="005D2CF7"/>
    <w:rsid w:val="005D3C36"/>
    <w:rsid w:val="005D6855"/>
    <w:rsid w:val="005E0C56"/>
    <w:rsid w:val="005E1A5D"/>
    <w:rsid w:val="005E7340"/>
    <w:rsid w:val="005F34A8"/>
    <w:rsid w:val="005F35F6"/>
    <w:rsid w:val="00611E7E"/>
    <w:rsid w:val="0061651D"/>
    <w:rsid w:val="00616CF1"/>
    <w:rsid w:val="00621DE2"/>
    <w:rsid w:val="00627CED"/>
    <w:rsid w:val="00633039"/>
    <w:rsid w:val="00636D0C"/>
    <w:rsid w:val="00645857"/>
    <w:rsid w:val="00646C53"/>
    <w:rsid w:val="00654BAC"/>
    <w:rsid w:val="0066267A"/>
    <w:rsid w:val="00665E2C"/>
    <w:rsid w:val="006706DA"/>
    <w:rsid w:val="00671CC9"/>
    <w:rsid w:val="00677D05"/>
    <w:rsid w:val="00680734"/>
    <w:rsid w:val="00684072"/>
    <w:rsid w:val="006856E5"/>
    <w:rsid w:val="0069594C"/>
    <w:rsid w:val="006A3DC4"/>
    <w:rsid w:val="006A5580"/>
    <w:rsid w:val="006B0D02"/>
    <w:rsid w:val="006B221D"/>
    <w:rsid w:val="006B34D5"/>
    <w:rsid w:val="006B3B75"/>
    <w:rsid w:val="006B4384"/>
    <w:rsid w:val="006B6227"/>
    <w:rsid w:val="006B6AB6"/>
    <w:rsid w:val="006B7C1B"/>
    <w:rsid w:val="006C3312"/>
    <w:rsid w:val="006D17D5"/>
    <w:rsid w:val="006E3F5E"/>
    <w:rsid w:val="006E54E0"/>
    <w:rsid w:val="006E5A8C"/>
    <w:rsid w:val="006E7F97"/>
    <w:rsid w:val="006F68F6"/>
    <w:rsid w:val="007035B0"/>
    <w:rsid w:val="00704721"/>
    <w:rsid w:val="0070646B"/>
    <w:rsid w:val="007066FA"/>
    <w:rsid w:val="00707941"/>
    <w:rsid w:val="007123C0"/>
    <w:rsid w:val="00724B65"/>
    <w:rsid w:val="00745A6A"/>
    <w:rsid w:val="00753952"/>
    <w:rsid w:val="00754A99"/>
    <w:rsid w:val="00763860"/>
    <w:rsid w:val="00776C4F"/>
    <w:rsid w:val="007851F8"/>
    <w:rsid w:val="007A2CC9"/>
    <w:rsid w:val="007A4DAD"/>
    <w:rsid w:val="007A6101"/>
    <w:rsid w:val="007A77BA"/>
    <w:rsid w:val="007B0E05"/>
    <w:rsid w:val="007B548D"/>
    <w:rsid w:val="007C3609"/>
    <w:rsid w:val="007C6FD6"/>
    <w:rsid w:val="007D36B7"/>
    <w:rsid w:val="007D3E17"/>
    <w:rsid w:val="007D6048"/>
    <w:rsid w:val="007D7AC0"/>
    <w:rsid w:val="007E40DD"/>
    <w:rsid w:val="007E545F"/>
    <w:rsid w:val="007E73A0"/>
    <w:rsid w:val="007F0E1E"/>
    <w:rsid w:val="007F38DA"/>
    <w:rsid w:val="007F62EA"/>
    <w:rsid w:val="00826167"/>
    <w:rsid w:val="00827049"/>
    <w:rsid w:val="00836C44"/>
    <w:rsid w:val="00837AA4"/>
    <w:rsid w:val="0084461B"/>
    <w:rsid w:val="00844C68"/>
    <w:rsid w:val="008460BC"/>
    <w:rsid w:val="00850BF5"/>
    <w:rsid w:val="00856EE5"/>
    <w:rsid w:val="00863F57"/>
    <w:rsid w:val="008743E1"/>
    <w:rsid w:val="0088275F"/>
    <w:rsid w:val="00891C00"/>
    <w:rsid w:val="00893454"/>
    <w:rsid w:val="008A3DE3"/>
    <w:rsid w:val="008A423F"/>
    <w:rsid w:val="008C5DDC"/>
    <w:rsid w:val="008C60E9"/>
    <w:rsid w:val="008D7D82"/>
    <w:rsid w:val="008E09D7"/>
    <w:rsid w:val="008E1698"/>
    <w:rsid w:val="008E53BE"/>
    <w:rsid w:val="008F1BD4"/>
    <w:rsid w:val="008F7D93"/>
    <w:rsid w:val="009064D0"/>
    <w:rsid w:val="00920CEA"/>
    <w:rsid w:val="009216DD"/>
    <w:rsid w:val="00922C13"/>
    <w:rsid w:val="009246C1"/>
    <w:rsid w:val="009248FE"/>
    <w:rsid w:val="00930B0C"/>
    <w:rsid w:val="00931702"/>
    <w:rsid w:val="00942C38"/>
    <w:rsid w:val="00947667"/>
    <w:rsid w:val="00947AFD"/>
    <w:rsid w:val="00955EFB"/>
    <w:rsid w:val="00963AC3"/>
    <w:rsid w:val="00966B12"/>
    <w:rsid w:val="009674AA"/>
    <w:rsid w:val="00983910"/>
    <w:rsid w:val="00983F75"/>
    <w:rsid w:val="00984B71"/>
    <w:rsid w:val="009916E7"/>
    <w:rsid w:val="0099382B"/>
    <w:rsid w:val="00993BCC"/>
    <w:rsid w:val="009972A2"/>
    <w:rsid w:val="009B328E"/>
    <w:rsid w:val="009C0727"/>
    <w:rsid w:val="009C0F60"/>
    <w:rsid w:val="00A01077"/>
    <w:rsid w:val="00A049E9"/>
    <w:rsid w:val="00A07BE6"/>
    <w:rsid w:val="00A13B22"/>
    <w:rsid w:val="00A17573"/>
    <w:rsid w:val="00A2178A"/>
    <w:rsid w:val="00A22C5C"/>
    <w:rsid w:val="00A33C8D"/>
    <w:rsid w:val="00A35015"/>
    <w:rsid w:val="00A3578D"/>
    <w:rsid w:val="00A433A7"/>
    <w:rsid w:val="00A47A65"/>
    <w:rsid w:val="00A560F7"/>
    <w:rsid w:val="00A65439"/>
    <w:rsid w:val="00A72864"/>
    <w:rsid w:val="00A73F7E"/>
    <w:rsid w:val="00A81B15"/>
    <w:rsid w:val="00A85DBC"/>
    <w:rsid w:val="00A9073B"/>
    <w:rsid w:val="00AA25C4"/>
    <w:rsid w:val="00AA7939"/>
    <w:rsid w:val="00AA7C2A"/>
    <w:rsid w:val="00AB070D"/>
    <w:rsid w:val="00AB3F85"/>
    <w:rsid w:val="00AB7085"/>
    <w:rsid w:val="00AC484F"/>
    <w:rsid w:val="00AC4AA0"/>
    <w:rsid w:val="00AC5B9C"/>
    <w:rsid w:val="00AE02F2"/>
    <w:rsid w:val="00AE1137"/>
    <w:rsid w:val="00AE4488"/>
    <w:rsid w:val="00AF2222"/>
    <w:rsid w:val="00AF36B1"/>
    <w:rsid w:val="00AF439F"/>
    <w:rsid w:val="00AF4E96"/>
    <w:rsid w:val="00B022E5"/>
    <w:rsid w:val="00B03571"/>
    <w:rsid w:val="00B04E92"/>
    <w:rsid w:val="00B12021"/>
    <w:rsid w:val="00B31541"/>
    <w:rsid w:val="00B32941"/>
    <w:rsid w:val="00B4283B"/>
    <w:rsid w:val="00B711AA"/>
    <w:rsid w:val="00B8446C"/>
    <w:rsid w:val="00B848BF"/>
    <w:rsid w:val="00B84EA3"/>
    <w:rsid w:val="00B874A9"/>
    <w:rsid w:val="00B90B77"/>
    <w:rsid w:val="00B91E4B"/>
    <w:rsid w:val="00B928C4"/>
    <w:rsid w:val="00BA5634"/>
    <w:rsid w:val="00BB02E9"/>
    <w:rsid w:val="00BC137B"/>
    <w:rsid w:val="00BC4307"/>
    <w:rsid w:val="00BE1B01"/>
    <w:rsid w:val="00BF0C1B"/>
    <w:rsid w:val="00C00B39"/>
    <w:rsid w:val="00C01825"/>
    <w:rsid w:val="00C027AC"/>
    <w:rsid w:val="00C17B19"/>
    <w:rsid w:val="00C215DA"/>
    <w:rsid w:val="00C22230"/>
    <w:rsid w:val="00C3256F"/>
    <w:rsid w:val="00C370FC"/>
    <w:rsid w:val="00C472F4"/>
    <w:rsid w:val="00C50F3C"/>
    <w:rsid w:val="00C51152"/>
    <w:rsid w:val="00C518E6"/>
    <w:rsid w:val="00C677C2"/>
    <w:rsid w:val="00C75475"/>
    <w:rsid w:val="00C91305"/>
    <w:rsid w:val="00CC12BB"/>
    <w:rsid w:val="00CC7A28"/>
    <w:rsid w:val="00CD56B9"/>
    <w:rsid w:val="00CE34EB"/>
    <w:rsid w:val="00CE56B7"/>
    <w:rsid w:val="00CF7B01"/>
    <w:rsid w:val="00CF7CBA"/>
    <w:rsid w:val="00D000F0"/>
    <w:rsid w:val="00D0464D"/>
    <w:rsid w:val="00D06A21"/>
    <w:rsid w:val="00D351C0"/>
    <w:rsid w:val="00D41196"/>
    <w:rsid w:val="00D4518D"/>
    <w:rsid w:val="00D520E4"/>
    <w:rsid w:val="00D576F1"/>
    <w:rsid w:val="00D57DFA"/>
    <w:rsid w:val="00D6518C"/>
    <w:rsid w:val="00D663D1"/>
    <w:rsid w:val="00D67F8D"/>
    <w:rsid w:val="00D756B6"/>
    <w:rsid w:val="00D82133"/>
    <w:rsid w:val="00D82C4A"/>
    <w:rsid w:val="00D874D5"/>
    <w:rsid w:val="00D930F9"/>
    <w:rsid w:val="00DA53B8"/>
    <w:rsid w:val="00DC189E"/>
    <w:rsid w:val="00DC31B0"/>
    <w:rsid w:val="00DC37BD"/>
    <w:rsid w:val="00DC5848"/>
    <w:rsid w:val="00DC5F08"/>
    <w:rsid w:val="00DD0C2C"/>
    <w:rsid w:val="00DD13F3"/>
    <w:rsid w:val="00DD6E66"/>
    <w:rsid w:val="00DE1801"/>
    <w:rsid w:val="00DF2635"/>
    <w:rsid w:val="00DF51BA"/>
    <w:rsid w:val="00E00175"/>
    <w:rsid w:val="00E03EB5"/>
    <w:rsid w:val="00E22B67"/>
    <w:rsid w:val="00E24DC4"/>
    <w:rsid w:val="00E26238"/>
    <w:rsid w:val="00E31069"/>
    <w:rsid w:val="00E354A2"/>
    <w:rsid w:val="00E52DAC"/>
    <w:rsid w:val="00E55ABC"/>
    <w:rsid w:val="00E57B74"/>
    <w:rsid w:val="00E72E47"/>
    <w:rsid w:val="00E734BD"/>
    <w:rsid w:val="00E743BE"/>
    <w:rsid w:val="00E8629F"/>
    <w:rsid w:val="00E975B7"/>
    <w:rsid w:val="00EA2EA8"/>
    <w:rsid w:val="00EA3C24"/>
    <w:rsid w:val="00EA43EA"/>
    <w:rsid w:val="00EA6384"/>
    <w:rsid w:val="00EB3BDE"/>
    <w:rsid w:val="00EB45F6"/>
    <w:rsid w:val="00EC0173"/>
    <w:rsid w:val="00EC66CA"/>
    <w:rsid w:val="00EC7F5E"/>
    <w:rsid w:val="00EE0F76"/>
    <w:rsid w:val="00EE52D0"/>
    <w:rsid w:val="00EE58BE"/>
    <w:rsid w:val="00EF203D"/>
    <w:rsid w:val="00F012B7"/>
    <w:rsid w:val="00F01E01"/>
    <w:rsid w:val="00F04EF0"/>
    <w:rsid w:val="00F06A31"/>
    <w:rsid w:val="00F072D8"/>
    <w:rsid w:val="00F15782"/>
    <w:rsid w:val="00F26B3A"/>
    <w:rsid w:val="00F3330A"/>
    <w:rsid w:val="00F4216F"/>
    <w:rsid w:val="00F44960"/>
    <w:rsid w:val="00F45BDA"/>
    <w:rsid w:val="00F4664A"/>
    <w:rsid w:val="00F507D4"/>
    <w:rsid w:val="00F558AB"/>
    <w:rsid w:val="00F573C9"/>
    <w:rsid w:val="00F60376"/>
    <w:rsid w:val="00F7429B"/>
    <w:rsid w:val="00F778A7"/>
    <w:rsid w:val="00F77D78"/>
    <w:rsid w:val="00F875B0"/>
    <w:rsid w:val="00FB1188"/>
    <w:rsid w:val="00FB1E65"/>
    <w:rsid w:val="00FB28C5"/>
    <w:rsid w:val="00FB52CD"/>
    <w:rsid w:val="00FB686A"/>
    <w:rsid w:val="00FC051F"/>
    <w:rsid w:val="00FD46FA"/>
    <w:rsid w:val="00FE2AD6"/>
    <w:rsid w:val="00FF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382322"/>
  <w15:docId w15:val="{A53417D2-BBAC-4F9D-B15E-AD6D77BA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link w:val="TACChar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basedOn w:val="a0"/>
    <w:link w:val="TAC"/>
    <w:rsid w:val="00AE02F2"/>
    <w:rPr>
      <w:rFonts w:ascii="Arial" w:hAnsi="Arial"/>
      <w:sz w:val="18"/>
      <w:lang w:val="en-GB" w:eastAsia="en-US"/>
    </w:rPr>
  </w:style>
  <w:style w:type="paragraph" w:styleId="af7">
    <w:name w:val="annotation subject"/>
    <w:basedOn w:val="af2"/>
    <w:next w:val="af2"/>
    <w:link w:val="Char2"/>
    <w:semiHidden/>
    <w:unhideWhenUsed/>
    <w:rsid w:val="00045557"/>
    <w:rPr>
      <w:b/>
      <w:bCs/>
    </w:rPr>
  </w:style>
  <w:style w:type="character" w:customStyle="1" w:styleId="Char0">
    <w:name w:val="批注文字 Char"/>
    <w:basedOn w:val="a0"/>
    <w:link w:val="af2"/>
    <w:semiHidden/>
    <w:rsid w:val="00045557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04555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EFF80-A29E-48A2-BD25-BC05DA28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1868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6003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262</cp:revision>
  <dcterms:created xsi:type="dcterms:W3CDTF">2018-06-25T07:24:00Z</dcterms:created>
  <dcterms:modified xsi:type="dcterms:W3CDTF">2018-09-03T21:24:00Z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(3)oiMro36mkyutGDeAip+D5NsD87qNjGs0Qot7+YhxSvoOMpG813KSZUY7lAe4igbDtP8muJnE
1slhuqyBJQNOnYx1SOniITtGhFDWyyNltOQoUjkEkBp8sS7er1Qla+t3+XFFQJPKNlFDf1is
ThPS0MgX/zKwF8JsYwMJdb1dde2S/Jr6Eltvrv7wdZstb9bfCx/bY+QSunoAj12VQmtLJ3dU
h8AZmomqEZRYiSaZub</vt:lpwstr>
  </property>
  <property fmtid="{D5CDD505-2E9C-101B-9397-08002B2CF9AE}" pid="3" name="_2015_ms_pID_7253431">
    <vt:lpwstr>7oe19CTfgtxTig2Rkjwhv+UE3sJCyApCkXOZ6aOI/uv+jPAfJEIt4a
tLaEj5SLotRIgOUtqhBAPNEWP7azEtQuxxnqHPIZJm/npoi7NsLs1A3dj92SJLLua3Q7rC/5
vg0Akh5Zbi75mW3U3MCRjUm8NDptPRpOtx9B63MA2SUn0ABZA71qJmWhqyFbNGSvkO2jk03g
ekG51pvnLg97vY0nzS8N8ZSdIC7xEJlECctO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1535523381</vt:lpwstr>
  </property>
</Properties>
</file>